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DD1" w:rsidRPr="00A26E9C" w:rsidRDefault="00257DD1" w:rsidP="00F60854">
      <w:pPr>
        <w:autoSpaceDE w:val="0"/>
        <w:autoSpaceDN w:val="0"/>
        <w:adjustRightInd w:val="0"/>
        <w:spacing w:line="240" w:lineRule="auto"/>
        <w:ind w:left="6372" w:firstLine="0"/>
        <w:jc w:val="center"/>
        <w:outlineLvl w:val="0"/>
        <w:rPr>
          <w:szCs w:val="28"/>
        </w:rPr>
      </w:pPr>
      <w:r w:rsidRPr="00A26E9C">
        <w:rPr>
          <w:szCs w:val="28"/>
        </w:rPr>
        <w:t>ПРИЛОЖЕНИЕ</w:t>
      </w:r>
    </w:p>
    <w:p w:rsidR="00257DD1" w:rsidRPr="00A26E9C" w:rsidRDefault="00257DD1">
      <w:pPr>
        <w:autoSpaceDE w:val="0"/>
        <w:autoSpaceDN w:val="0"/>
        <w:adjustRightInd w:val="0"/>
        <w:spacing w:line="240" w:lineRule="auto"/>
        <w:jc w:val="right"/>
        <w:rPr>
          <w:szCs w:val="28"/>
        </w:rPr>
      </w:pPr>
      <w:r w:rsidRPr="00A26E9C">
        <w:rPr>
          <w:szCs w:val="28"/>
        </w:rPr>
        <w:t>к постановлению Правительства</w:t>
      </w:r>
    </w:p>
    <w:p w:rsidR="00257DD1" w:rsidRPr="00A26E9C" w:rsidRDefault="00257DD1" w:rsidP="00F60854">
      <w:pPr>
        <w:autoSpaceDE w:val="0"/>
        <w:autoSpaceDN w:val="0"/>
        <w:adjustRightInd w:val="0"/>
        <w:spacing w:line="240" w:lineRule="auto"/>
        <w:ind w:left="5663"/>
        <w:jc w:val="center"/>
        <w:rPr>
          <w:szCs w:val="28"/>
        </w:rPr>
      </w:pPr>
      <w:r>
        <w:rPr>
          <w:szCs w:val="28"/>
        </w:rPr>
        <w:t xml:space="preserve">  </w:t>
      </w:r>
      <w:r w:rsidRPr="00A26E9C">
        <w:rPr>
          <w:szCs w:val="28"/>
        </w:rPr>
        <w:t>Республики Дагестан</w:t>
      </w:r>
    </w:p>
    <w:p w:rsidR="00257DD1" w:rsidRPr="00E4535D" w:rsidRDefault="00257DD1" w:rsidP="00E4535D">
      <w:pPr>
        <w:jc w:val="center"/>
      </w:pPr>
      <w:r w:rsidRPr="00E4535D">
        <w:t xml:space="preserve">                                                                                от 10 апреля </w:t>
      </w:r>
      <w:smartTag w:uri="urn:schemas-microsoft-com:office:smarttags" w:element="metricconverter">
        <w:smartTagPr>
          <w:attr w:name="ProductID" w:val="2013 г"/>
        </w:smartTagPr>
        <w:r w:rsidRPr="00E4535D">
          <w:t>2013 г</w:t>
        </w:r>
      </w:smartTag>
      <w:r w:rsidRPr="00E4535D">
        <w:t>. № 190</w:t>
      </w:r>
    </w:p>
    <w:p w:rsidR="00257DD1" w:rsidRPr="00A26E9C" w:rsidRDefault="00257DD1">
      <w:pPr>
        <w:autoSpaceDE w:val="0"/>
        <w:autoSpaceDN w:val="0"/>
        <w:adjustRightInd w:val="0"/>
        <w:spacing w:line="240" w:lineRule="auto"/>
        <w:jc w:val="right"/>
        <w:rPr>
          <w:szCs w:val="28"/>
        </w:rPr>
      </w:pPr>
    </w:p>
    <w:p w:rsidR="00257DD1" w:rsidRPr="00A26E9C" w:rsidRDefault="00257DD1">
      <w:pPr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p w:rsidR="00257DD1" w:rsidRPr="00A26E9C" w:rsidRDefault="00257DD1">
      <w:pPr>
        <w:pStyle w:val="ConsPlusTitle"/>
        <w:widowControl/>
        <w:jc w:val="center"/>
      </w:pPr>
      <w:r w:rsidRPr="00A26E9C">
        <w:t>РЕСПУБЛИКАНСКИЙ СТАНДАРТ</w:t>
      </w:r>
    </w:p>
    <w:p w:rsidR="00257DD1" w:rsidRPr="00C61FBC" w:rsidRDefault="00257DD1" w:rsidP="00A26E9C">
      <w:pPr>
        <w:pStyle w:val="ConsPlusTitle"/>
        <w:widowControl/>
        <w:jc w:val="center"/>
      </w:pPr>
      <w:r w:rsidRPr="00C61FBC">
        <w:t>стоимости жилищно-коммунальных услуг</w:t>
      </w:r>
    </w:p>
    <w:p w:rsidR="00257DD1" w:rsidRPr="00C61FBC" w:rsidRDefault="00257DD1" w:rsidP="00A26E9C">
      <w:pPr>
        <w:pStyle w:val="ConsPlusTitle"/>
        <w:widowControl/>
        <w:jc w:val="center"/>
      </w:pPr>
      <w:r w:rsidRPr="00C61FBC">
        <w:t>(содержание и текущий ремонт жилого помещения,</w:t>
      </w:r>
    </w:p>
    <w:p w:rsidR="00257DD1" w:rsidRPr="00C61FBC" w:rsidRDefault="00257DD1" w:rsidP="00A26E9C">
      <w:pPr>
        <w:pStyle w:val="ConsPlusTitle"/>
        <w:widowControl/>
        <w:jc w:val="center"/>
      </w:pPr>
      <w:r w:rsidRPr="00C61FBC">
        <w:t>теплоснабжение, горячее и холодное водоснабжение,</w:t>
      </w:r>
    </w:p>
    <w:p w:rsidR="00257DD1" w:rsidRPr="00C61FBC" w:rsidRDefault="00257DD1" w:rsidP="00A26E9C">
      <w:pPr>
        <w:pStyle w:val="ConsPlusTitle"/>
        <w:widowControl/>
        <w:jc w:val="center"/>
      </w:pPr>
      <w:r w:rsidRPr="00C61FBC">
        <w:t>водоотведение, электроснабжение, газоснабжение,</w:t>
      </w:r>
    </w:p>
    <w:p w:rsidR="00257DD1" w:rsidRPr="00C61FBC" w:rsidRDefault="00257DD1" w:rsidP="00A26E9C">
      <w:pPr>
        <w:pStyle w:val="ConsPlusTitle"/>
        <w:widowControl/>
        <w:jc w:val="center"/>
      </w:pPr>
      <w:r w:rsidRPr="00C61FBC">
        <w:t>поставка сжиженного газа и твердого топлива</w:t>
      </w:r>
    </w:p>
    <w:p w:rsidR="00257DD1" w:rsidRPr="00C61FBC" w:rsidRDefault="00257DD1" w:rsidP="00A26E9C">
      <w:pPr>
        <w:pStyle w:val="ConsPlusTitle"/>
        <w:widowControl/>
        <w:jc w:val="center"/>
      </w:pPr>
      <w:r w:rsidRPr="00C61FBC">
        <w:t>при наличии печного отопления)</w:t>
      </w:r>
    </w:p>
    <w:p w:rsidR="00257DD1" w:rsidRPr="00A26E9C" w:rsidRDefault="00257DD1" w:rsidP="00A26E9C">
      <w:pPr>
        <w:pStyle w:val="ConsPlusTitle"/>
        <w:widowControl/>
        <w:jc w:val="right"/>
        <w:rPr>
          <w:b w:val="0"/>
        </w:rPr>
      </w:pPr>
      <w:r w:rsidRPr="00A26E9C">
        <w:rPr>
          <w:b w:val="0"/>
        </w:rPr>
        <w:t xml:space="preserve"> (рублей)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8"/>
        <w:gridCol w:w="1276"/>
        <w:gridCol w:w="1418"/>
        <w:gridCol w:w="1275"/>
        <w:gridCol w:w="1418"/>
        <w:gridCol w:w="1276"/>
      </w:tblGrid>
      <w:tr w:rsidR="00257DD1" w:rsidRPr="002120DB" w:rsidTr="00714C33">
        <w:trPr>
          <w:cantSplit/>
          <w:trHeight w:val="720"/>
        </w:trPr>
        <w:tc>
          <w:tcPr>
            <w:tcW w:w="31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Наименование       муниципального</w:t>
            </w: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14C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Много- квартир- ные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жилой фонд,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>обеспеченный с</w:t>
            </w:r>
            <w:bookmarkStart w:id="0" w:name="_GoBack"/>
            <w:bookmarkEnd w:id="0"/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етевым газом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60854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Индиви- дуальный жилой  фонд,  обеспе- ченный твердыми  видами топлива</w:t>
            </w:r>
          </w:p>
        </w:tc>
      </w:tr>
      <w:tr w:rsidR="00257DD1" w:rsidRPr="002120DB" w:rsidTr="00714C33">
        <w:trPr>
          <w:cantSplit/>
          <w:trHeight w:val="1800"/>
        </w:trPr>
        <w:tc>
          <w:tcPr>
            <w:tcW w:w="31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7D761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7D761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при еже- месячной оплате отопления в течение года по норма-</w:t>
            </w:r>
          </w:p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414A9A">
            <w:pPr>
              <w:pStyle w:val="ConsPlusCell"/>
              <w:widowControl/>
              <w:ind w:left="-70" w:firstLine="2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при   оплате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>сетевого газа в  отопи- тельный период по нор- мативам или по прибо-рам учета 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414A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при   оплате  сетевого газа в  неотопи-тельный период (на приго-товление пищи и нагрев воды)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DD1" w:rsidRPr="002120DB" w:rsidRDefault="00257DD1" w:rsidP="007D761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7DD1" w:rsidRPr="00723294" w:rsidRDefault="00257DD1">
      <w:pPr>
        <w:rPr>
          <w:sz w:val="2"/>
          <w:szCs w:val="2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8"/>
        <w:gridCol w:w="284"/>
        <w:gridCol w:w="992"/>
        <w:gridCol w:w="1418"/>
        <w:gridCol w:w="1275"/>
        <w:gridCol w:w="1418"/>
        <w:gridCol w:w="1276"/>
      </w:tblGrid>
      <w:tr w:rsidR="00257DD1" w:rsidRPr="002120DB" w:rsidTr="00723294">
        <w:trPr>
          <w:cantSplit/>
          <w:trHeight w:val="240"/>
          <w:tblHeader/>
        </w:trPr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D712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D712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D712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D712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DD1" w:rsidRPr="002120DB" w:rsidRDefault="00257DD1" w:rsidP="00D712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DD1" w:rsidRPr="002120DB" w:rsidRDefault="00257DD1" w:rsidP="00D712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9781" w:type="dxa"/>
            <w:gridSpan w:val="7"/>
            <w:tcBorders>
              <w:top w:val="single" w:sz="4" w:space="0" w:color="auto"/>
            </w:tcBorders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Республиканский стандарт на одиноко проживающих граждан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Акушинский район: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 всем поселениям</w:t>
            </w:r>
          </w:p>
        </w:tc>
        <w:tc>
          <w:tcPr>
            <w:tcW w:w="992" w:type="dxa"/>
          </w:tcPr>
          <w:p w:rsidR="00257DD1" w:rsidRPr="002120DB" w:rsidRDefault="00257DD1" w:rsidP="00EE3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EE3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EE3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EE3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EE3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EE3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EE3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EE3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EE3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Агульский район: 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</w:t>
            </w:r>
          </w:p>
        </w:tc>
        <w:tc>
          <w:tcPr>
            <w:tcW w:w="992" w:type="dxa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749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8749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E3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EE3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Ахвахский район: 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Ахтынский район: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«Ахтынский»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1196,7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2155,4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237,9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475,6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Гдым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Джаба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Зрых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EE311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Кака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EE311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Калук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EE311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«Луткунский»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EE311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«Смугульский»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EE311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Ухул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EE311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Фий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EE311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Хнов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EE311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«Хрюгский»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EE311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Ялак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3571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EE311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24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Бабаюртовский район: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«Адиль-Янгиюртовский»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Бабаюрт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1181,6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2140,4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222,9</w:t>
            </w:r>
          </w:p>
        </w:tc>
        <w:tc>
          <w:tcPr>
            <w:tcW w:w="1276" w:type="dxa"/>
          </w:tcPr>
          <w:p w:rsidR="00257DD1" w:rsidRPr="002120DB" w:rsidRDefault="00257DD1" w:rsidP="000642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455,2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«Геметюбинский»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Герменчик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Львовский № 1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Люксембург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«Мужукайский»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Новокаре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«Новокосинский»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«Тамазатюбинский»: 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Тамазатюбе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Тамазатюбе Старое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</w:p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1175,5</w:t>
            </w:r>
          </w:p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2134,3</w:t>
            </w:r>
          </w:p>
          <w:p w:rsidR="00257DD1" w:rsidRPr="002120DB" w:rsidRDefault="00257DD1" w:rsidP="00F072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216,8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449,1</w:t>
            </w:r>
          </w:p>
          <w:p w:rsidR="00257DD1" w:rsidRPr="002120DB" w:rsidRDefault="00257DD1" w:rsidP="000642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Татаюрт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1181,6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2140,4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463,0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«Туршунайский»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Уцмиюрт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Хамамаюрт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1178,6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2137,3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«Хасанайский»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CB6E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Ботлихский район: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Алак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5048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«Андийский»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D7F5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«Ансалтинский»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Ашали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«Ботлихский»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1190,4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2149,1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231,6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462,9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Гагатли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 «Годоберинский»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Зило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Кванхидатли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Кижани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Миарсо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«Мунинский»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Нижнее Инхело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Рахата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«Рикванинский»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Тандо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Тлох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«Хелетуринский»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«Чанковский»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«Шодродинский»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26AF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2048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CB6E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Буйнакский район: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Акайтала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1185,8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2144,5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458,1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«Апшинский»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1180,2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2139,0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221,5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452,5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Аркас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1180,2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2139,0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221,5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452,5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Атланаул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1189,7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2148,4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462,0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Буглен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1179,1</w:t>
            </w:r>
          </w:p>
        </w:tc>
        <w:tc>
          <w:tcPr>
            <w:tcW w:w="1275" w:type="dxa"/>
          </w:tcPr>
          <w:p w:rsidR="00257DD1" w:rsidRPr="002120DB" w:rsidRDefault="00257DD1" w:rsidP="00F072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2137,8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220,3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14A9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Верхний Дженгутай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1182,6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2141,3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223,8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454,9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D020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«Верхнеказанищенский»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418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FC48F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«Верхне-Каранаевский»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1181,4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418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2140,1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222,6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453,7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Дуранги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1180,2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2139,0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221,5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452,5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«Ишкартынский»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1187,7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2146,5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229,0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460,0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14A9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Кадар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1181,4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2140,1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222,6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453,7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«Карамахинский»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1183,7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2142,5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225,0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456,0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Кафыр-Кумух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1191,0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2149,7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232,2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463,3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«Манасаульский»: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Гергентала</w:t>
            </w:r>
          </w:p>
          <w:p w:rsidR="00257DD1" w:rsidRPr="002120DB" w:rsidRDefault="00257DD1" w:rsidP="00FB747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Манасаул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  <w:p w:rsidR="00257DD1" w:rsidRPr="002120DB" w:rsidRDefault="00257DD1" w:rsidP="00FB74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1180,2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  <w:p w:rsidR="00257DD1" w:rsidRPr="002120DB" w:rsidRDefault="00257DD1" w:rsidP="00F418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2139,0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  <w:p w:rsidR="00257DD1" w:rsidRPr="002120DB" w:rsidRDefault="00257DD1" w:rsidP="00FB74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221,5</w:t>
            </w:r>
          </w:p>
        </w:tc>
        <w:tc>
          <w:tcPr>
            <w:tcW w:w="1276" w:type="dxa"/>
          </w:tcPr>
          <w:p w:rsidR="00257DD1" w:rsidRPr="002120DB" w:rsidRDefault="00257DD1" w:rsidP="00FB74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B74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444,4</w:t>
            </w:r>
          </w:p>
          <w:p w:rsidR="00257DD1" w:rsidRPr="002120DB" w:rsidRDefault="00257DD1" w:rsidP="00FB74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452,5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Нижний Дженгутай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1185,8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2144,5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458,1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Нижнее Казанище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1187,7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2146,5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229,0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460,0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«Халимбекаульский»: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Такалай</w:t>
            </w:r>
          </w:p>
          <w:p w:rsidR="00257DD1" w:rsidRPr="002120DB" w:rsidRDefault="00257DD1" w:rsidP="002930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Халимбекаул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1203,6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2162,3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244,8</w:t>
            </w:r>
          </w:p>
        </w:tc>
        <w:tc>
          <w:tcPr>
            <w:tcW w:w="1276" w:type="dxa"/>
          </w:tcPr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444,4</w:t>
            </w:r>
          </w:p>
          <w:p w:rsidR="00257DD1" w:rsidRPr="002120DB" w:rsidRDefault="00257DD1" w:rsidP="002930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475,9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«Чанкурбинский»: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Чанкурбе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Качкалык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1183,7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2142,5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225,0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456,0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Чиркей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«Эрпелинский»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1182,6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2141,3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223,8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454,9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Гергебильский район: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Гумбетовский район: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B6E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Гунибский район: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«Бацадинский»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Бухты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72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Гонода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72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Гуниб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72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«Кегерский»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72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«Кородинский»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72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«Кудалинский»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72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«Тлогобский»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72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Мегеб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72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Обох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72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«Ругуджинский»: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Ругуджа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Малада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Мучула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Ункида</w:t>
            </w:r>
          </w:p>
          <w:p w:rsidR="00257DD1" w:rsidRPr="002120DB" w:rsidRDefault="00257DD1" w:rsidP="00466F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Хопор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454,4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450,6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450,6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450,6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Салта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«Согратлинский»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Хиндах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Хоточ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«Чохский»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«Шангодинский»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«Шуланинский»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CB6E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Дахадаевский район: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013B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«Аштынский»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013B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«Бускринский»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013B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«Гуладтынский»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Дибгалик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013B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«Дибгашинский»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2F0E3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«Дуакарский»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Зильбачи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Зубанчи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013B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«Ицаринский»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26E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Калкни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5461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«Курбачимахинский»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013B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«Кищинский»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013B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«Кудагинский»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Кунки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Меусиша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013B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«Сутбукский»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013B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«Трисанчинский»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013B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«Урагинский»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013B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«Ураринский»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013B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«Уркарахский»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1202,4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2161,1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243,6</w:t>
            </w:r>
          </w:p>
        </w:tc>
        <w:tc>
          <w:tcPr>
            <w:tcW w:w="1276" w:type="dxa"/>
          </w:tcPr>
          <w:p w:rsidR="00257DD1" w:rsidRPr="002120DB" w:rsidRDefault="00257DD1" w:rsidP="000642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481,4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Харбук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Хуршни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12E4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«Цизгаринский»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Чишили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Морское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14A9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Кубачи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4184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0492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CB6E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Дербентский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Аглоби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Араблинское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0642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Белиджи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«Берикеевский»: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Берикей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Сегелер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1178,0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1167,4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2136,8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Великент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Геджух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1179,2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2138,0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220,5</w:t>
            </w:r>
          </w:p>
        </w:tc>
        <w:tc>
          <w:tcPr>
            <w:tcW w:w="1276" w:type="dxa"/>
          </w:tcPr>
          <w:p w:rsidR="00257DD1" w:rsidRPr="002120DB" w:rsidRDefault="00257DD1" w:rsidP="00BB72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458,2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Деличобан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1178,0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Джалган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1182,0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2140,7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223,2</w:t>
            </w:r>
          </w:p>
        </w:tc>
        <w:tc>
          <w:tcPr>
            <w:tcW w:w="1276" w:type="dxa"/>
          </w:tcPr>
          <w:p w:rsidR="00257DD1" w:rsidRPr="002120DB" w:rsidRDefault="00257DD1" w:rsidP="000642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460,9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E6E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Джемикент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1178,0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«Зидьян-Казмалярский»: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Зидьян-Казмаляр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Зидьян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1175,6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2134,3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216,8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454,5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Кала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1188,9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2147,7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467,9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Куллар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1188,9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2147,7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467,9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Митаги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Мугарты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Нюгди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«Первомайский»: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Имени Мичурина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Андреевка</w:t>
            </w:r>
          </w:p>
          <w:p w:rsidR="00257DD1" w:rsidRPr="002120DB" w:rsidRDefault="00257DD1" w:rsidP="00C24D3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Юный Пахарь</w:t>
            </w:r>
          </w:p>
          <w:p w:rsidR="00257DD1" w:rsidRPr="002120DB" w:rsidRDefault="00257DD1" w:rsidP="00C24D3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Рыбзавод-51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1188,9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  <w:p w:rsidR="00257DD1" w:rsidRPr="002120DB" w:rsidRDefault="00257DD1" w:rsidP="00A435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2147,7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  <w:p w:rsidR="00257DD1" w:rsidRPr="002120DB" w:rsidRDefault="00257DD1" w:rsidP="00F418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230,2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467,9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«Рубасский»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Рукель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1175,6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2134,3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216,8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454,5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Сабнова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1198,4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2157,1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239,6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477,3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Салик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1178,0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«Татлярский»: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Карадаглы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Татляр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1188,9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2147,7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230,2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467,9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«Хазарский»: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Хазар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Нижний Джалган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Вавилово</w:t>
            </w:r>
          </w:p>
          <w:p w:rsidR="00257DD1" w:rsidRPr="002120DB" w:rsidRDefault="00257DD1" w:rsidP="000355A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Дюзлер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  <w:p w:rsidR="00257DD1" w:rsidRPr="002120DB" w:rsidRDefault="00257DD1" w:rsidP="00A3478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1188,9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2147,7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467,9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«Чинарский»: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Чинар</w:t>
            </w:r>
          </w:p>
          <w:p w:rsidR="00257DD1" w:rsidRPr="002120DB" w:rsidRDefault="00257DD1" w:rsidP="00856E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Бильгади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1187,5</w:t>
            </w:r>
          </w:p>
          <w:p w:rsidR="00257DD1" w:rsidRPr="002120DB" w:rsidRDefault="00257DD1" w:rsidP="00A3478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1175,6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2146,2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2134,3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228,7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216,8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466,5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454,5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Падар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1188,9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2147,7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467,9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Митаги-Казмаляр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Музаим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Уллу-Теркеме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1188,9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2147,7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467,9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 Белиджи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Мамедкала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1192,4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2151,2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233,7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471,4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Докузпаринский район: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Казбековский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Алмак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«Артлухский»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Буртунай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Гертма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Гостала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Гуни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Дылым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1190,2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2149,0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231,5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463,4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Инчха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Калининаул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1184,3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2143,1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Ленинаул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1195,1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2153,9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«Хубарский»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347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 Дубки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1022,9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14B2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Кайтагский район:</w:t>
            </w:r>
          </w:p>
          <w:p w:rsidR="00257DD1" w:rsidRPr="002120DB" w:rsidRDefault="00257DD1" w:rsidP="00A14B2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 по всем поселениям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574B4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461,6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2C177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Карабудахкентский район: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Аданак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Гели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69107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2C177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«Губденский»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69107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Гурбуки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69107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Доргели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69107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Зеленоморск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1203,6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2162,4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244,9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482,6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Карабудахкент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69107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2C177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«Какашуринский»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69107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Параул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69107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Уллубийаул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1204,4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2163,2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245,7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483,4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Агачаул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69107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Манаскент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69107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2C177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Манас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69107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2C177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Ачи-Су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574B4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AE3D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69107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Каякентский район: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«Алхаджакентский»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1178,1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2900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Башлыкент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Герга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Джаванкент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1178,1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219,3</w:t>
            </w:r>
          </w:p>
        </w:tc>
        <w:tc>
          <w:tcPr>
            <w:tcW w:w="1276" w:type="dxa"/>
          </w:tcPr>
          <w:p w:rsidR="00257DD1" w:rsidRPr="002120DB" w:rsidRDefault="00257DD1" w:rsidP="002900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Дружба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Капкайкент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1178,1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219,3</w:t>
            </w:r>
          </w:p>
        </w:tc>
        <w:tc>
          <w:tcPr>
            <w:tcW w:w="1276" w:type="dxa"/>
          </w:tcPr>
          <w:p w:rsidR="00257DD1" w:rsidRPr="002120DB" w:rsidRDefault="00257DD1" w:rsidP="002900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Каранайаул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1178,1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219,3</w:t>
            </w:r>
          </w:p>
        </w:tc>
        <w:tc>
          <w:tcPr>
            <w:tcW w:w="1276" w:type="dxa"/>
          </w:tcPr>
          <w:p w:rsidR="00257DD1" w:rsidRPr="002120DB" w:rsidRDefault="00257DD1" w:rsidP="002900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«Каякентский»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«Нововикринский»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«Новокаякентский»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1175,7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2134,4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216,9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2900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454,6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Первомайское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«Сагаси-Дейбукский»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1175,7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2134,4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216,9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2900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454,6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Усемикент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1178,1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219,3</w:t>
            </w:r>
          </w:p>
        </w:tc>
        <w:tc>
          <w:tcPr>
            <w:tcW w:w="1276" w:type="dxa"/>
          </w:tcPr>
          <w:p w:rsidR="00257DD1" w:rsidRPr="002120DB" w:rsidRDefault="00257DD1" w:rsidP="002900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Утамыш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Кизилюртовский район: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Акнада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1189,7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2148,5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463,3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Гельбах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1189,7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2148,5</w:t>
            </w:r>
          </w:p>
        </w:tc>
        <w:tc>
          <w:tcPr>
            <w:tcW w:w="1418" w:type="dxa"/>
          </w:tcPr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230,9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463,3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«Зубутли-Миатлинский»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1189,7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2148,5</w:t>
            </w:r>
          </w:p>
        </w:tc>
        <w:tc>
          <w:tcPr>
            <w:tcW w:w="1418" w:type="dxa"/>
          </w:tcPr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230,9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463,3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Кироваул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1189,7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2148,5</w:t>
            </w:r>
          </w:p>
        </w:tc>
        <w:tc>
          <w:tcPr>
            <w:tcW w:w="1418" w:type="dxa"/>
          </w:tcPr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230,9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463,3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Комсомольское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1189,7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2148,5</w:t>
            </w:r>
          </w:p>
        </w:tc>
        <w:tc>
          <w:tcPr>
            <w:tcW w:w="1418" w:type="dxa"/>
          </w:tcPr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230,9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463,3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Кульзеб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1216,0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2174,8</w:t>
            </w:r>
          </w:p>
        </w:tc>
        <w:tc>
          <w:tcPr>
            <w:tcW w:w="1418" w:type="dxa"/>
          </w:tcPr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257,3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489,6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Миатли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1189,7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2148,5</w:t>
            </w:r>
          </w:p>
        </w:tc>
        <w:tc>
          <w:tcPr>
            <w:tcW w:w="1418" w:type="dxa"/>
          </w:tcPr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230,9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463,3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«Нечаевский»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1189,7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2148,5</w:t>
            </w:r>
          </w:p>
        </w:tc>
        <w:tc>
          <w:tcPr>
            <w:tcW w:w="1418" w:type="dxa"/>
          </w:tcPr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230,9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463,3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Нижний Чирюрт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1189,7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2148,5</w:t>
            </w:r>
          </w:p>
        </w:tc>
        <w:tc>
          <w:tcPr>
            <w:tcW w:w="1418" w:type="dxa"/>
          </w:tcPr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230,9</w:t>
            </w:r>
          </w:p>
        </w:tc>
        <w:tc>
          <w:tcPr>
            <w:tcW w:w="1276" w:type="dxa"/>
          </w:tcPr>
          <w:p w:rsidR="00257DD1" w:rsidRPr="002120DB" w:rsidRDefault="00257DD1" w:rsidP="001921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463,3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Новый Чиркей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1212,3</w:t>
            </w:r>
          </w:p>
        </w:tc>
        <w:tc>
          <w:tcPr>
            <w:tcW w:w="1275" w:type="dxa"/>
          </w:tcPr>
          <w:p w:rsidR="00257DD1" w:rsidRPr="002120DB" w:rsidRDefault="00257DD1" w:rsidP="00D9509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2171,0</w:t>
            </w:r>
          </w:p>
        </w:tc>
        <w:tc>
          <w:tcPr>
            <w:tcW w:w="1418" w:type="dxa"/>
          </w:tcPr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253,5</w:t>
            </w:r>
          </w:p>
        </w:tc>
        <w:tc>
          <w:tcPr>
            <w:tcW w:w="1276" w:type="dxa"/>
          </w:tcPr>
          <w:p w:rsidR="00257DD1" w:rsidRPr="002120DB" w:rsidRDefault="00257DD1" w:rsidP="001921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474,0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«Стальский»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1211,5</w:t>
            </w:r>
          </w:p>
        </w:tc>
        <w:tc>
          <w:tcPr>
            <w:tcW w:w="1275" w:type="dxa"/>
          </w:tcPr>
          <w:p w:rsidR="00257DD1" w:rsidRPr="002120DB" w:rsidRDefault="00257DD1" w:rsidP="00D9509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2170,3</w:t>
            </w:r>
          </w:p>
        </w:tc>
        <w:tc>
          <w:tcPr>
            <w:tcW w:w="1418" w:type="dxa"/>
          </w:tcPr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252,8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485,1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Султан-Янги-Юрт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1186,5</w:t>
            </w:r>
          </w:p>
        </w:tc>
        <w:tc>
          <w:tcPr>
            <w:tcW w:w="1275" w:type="dxa"/>
          </w:tcPr>
          <w:p w:rsidR="00257DD1" w:rsidRPr="002120DB" w:rsidRDefault="00257DD1" w:rsidP="00D9509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2145,2</w:t>
            </w:r>
          </w:p>
        </w:tc>
        <w:tc>
          <w:tcPr>
            <w:tcW w:w="1418" w:type="dxa"/>
          </w:tcPr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227,7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460,0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Чонтаул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1189,7</w:t>
            </w:r>
          </w:p>
        </w:tc>
        <w:tc>
          <w:tcPr>
            <w:tcW w:w="1275" w:type="dxa"/>
          </w:tcPr>
          <w:p w:rsidR="00257DD1" w:rsidRPr="002120DB" w:rsidRDefault="00257DD1" w:rsidP="0095341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2148,5</w:t>
            </w:r>
          </w:p>
        </w:tc>
        <w:tc>
          <w:tcPr>
            <w:tcW w:w="1418" w:type="dxa"/>
          </w:tcPr>
          <w:p w:rsidR="00257DD1" w:rsidRPr="002120DB" w:rsidRDefault="00257DD1" w:rsidP="00FE300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230,9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463,3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CB6E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Кизлярский район: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«Аверьяновский»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A30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«Александрийский»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1189,1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9509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2147,9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230,4</w:t>
            </w:r>
          </w:p>
        </w:tc>
        <w:tc>
          <w:tcPr>
            <w:tcW w:w="1276" w:type="dxa"/>
          </w:tcPr>
          <w:p w:rsidR="00257DD1" w:rsidRPr="002120DB" w:rsidRDefault="00257DD1" w:rsidP="00D108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462,2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E5699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«Большеарешенский»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1185,2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9509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2143,9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883D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458,3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14A9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«Большебредихинский»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A30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«Большезадоевский»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1189,1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9509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2147,9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230,4</w:t>
            </w:r>
          </w:p>
        </w:tc>
        <w:tc>
          <w:tcPr>
            <w:tcW w:w="1276" w:type="dxa"/>
          </w:tcPr>
          <w:p w:rsidR="00257DD1" w:rsidRPr="002120DB" w:rsidRDefault="00257DD1" w:rsidP="00D108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462,2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«Брянский»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1185,2</w:t>
            </w:r>
          </w:p>
        </w:tc>
        <w:tc>
          <w:tcPr>
            <w:tcW w:w="1275" w:type="dxa"/>
            <w:vAlign w:val="center"/>
          </w:tcPr>
          <w:p w:rsidR="00257DD1" w:rsidRPr="002120DB" w:rsidRDefault="00257DD1" w:rsidP="00D9509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2143,9</w:t>
            </w:r>
          </w:p>
        </w:tc>
        <w:tc>
          <w:tcPr>
            <w:tcW w:w="1418" w:type="dxa"/>
            <w:vAlign w:val="center"/>
          </w:tcPr>
          <w:p w:rsidR="00257DD1" w:rsidRPr="002120DB" w:rsidRDefault="00257DD1" w:rsidP="00883D3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226,4</w:t>
            </w:r>
          </w:p>
        </w:tc>
        <w:tc>
          <w:tcPr>
            <w:tcW w:w="1276" w:type="dxa"/>
            <w:vAlign w:val="center"/>
          </w:tcPr>
          <w:p w:rsidR="00257DD1" w:rsidRPr="002120DB" w:rsidRDefault="00257DD1" w:rsidP="00D1082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458,3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«Впередовский»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1185,2</w:t>
            </w:r>
          </w:p>
        </w:tc>
        <w:tc>
          <w:tcPr>
            <w:tcW w:w="1275" w:type="dxa"/>
            <w:vAlign w:val="center"/>
          </w:tcPr>
          <w:p w:rsidR="00257DD1" w:rsidRPr="002120DB" w:rsidRDefault="00257DD1" w:rsidP="00D9509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2143,9</w:t>
            </w:r>
          </w:p>
        </w:tc>
        <w:tc>
          <w:tcPr>
            <w:tcW w:w="1418" w:type="dxa"/>
            <w:vAlign w:val="center"/>
          </w:tcPr>
          <w:p w:rsidR="00257DD1" w:rsidRPr="002120DB" w:rsidRDefault="00257DD1" w:rsidP="00883D3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226,4</w:t>
            </w:r>
          </w:p>
        </w:tc>
        <w:tc>
          <w:tcPr>
            <w:tcW w:w="1276" w:type="dxa"/>
            <w:vAlign w:val="center"/>
          </w:tcPr>
          <w:p w:rsidR="00257DD1" w:rsidRPr="002120DB" w:rsidRDefault="00257DD1" w:rsidP="00D1082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458,3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«Кардоновский»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  <w:vAlign w:val="center"/>
          </w:tcPr>
          <w:p w:rsidR="00257DD1" w:rsidRPr="002120DB" w:rsidRDefault="00257DD1" w:rsidP="0038610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«Кизлярский»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  <w:vAlign w:val="center"/>
          </w:tcPr>
          <w:p w:rsidR="00257DD1" w:rsidRPr="002120DB" w:rsidRDefault="00257DD1" w:rsidP="0038610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«Косякинский»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  <w:vAlign w:val="center"/>
          </w:tcPr>
          <w:p w:rsidR="00257DD1" w:rsidRPr="002120DB" w:rsidRDefault="00257DD1" w:rsidP="0038610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«Крайновский»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1189,1</w:t>
            </w:r>
          </w:p>
        </w:tc>
        <w:tc>
          <w:tcPr>
            <w:tcW w:w="1275" w:type="dxa"/>
            <w:vAlign w:val="center"/>
          </w:tcPr>
          <w:p w:rsidR="00257DD1" w:rsidRPr="002120DB" w:rsidRDefault="00257DD1" w:rsidP="00D9509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2147,9</w:t>
            </w:r>
          </w:p>
        </w:tc>
        <w:tc>
          <w:tcPr>
            <w:tcW w:w="1418" w:type="dxa"/>
            <w:vAlign w:val="center"/>
          </w:tcPr>
          <w:p w:rsidR="00257DD1" w:rsidRPr="002120DB" w:rsidRDefault="00257DD1" w:rsidP="00883D3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230,4</w:t>
            </w:r>
          </w:p>
        </w:tc>
        <w:tc>
          <w:tcPr>
            <w:tcW w:w="1276" w:type="dxa"/>
            <w:vAlign w:val="center"/>
          </w:tcPr>
          <w:p w:rsidR="00257DD1" w:rsidRPr="002120DB" w:rsidRDefault="00257DD1" w:rsidP="00D1082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462,2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«Красноармейский»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  <w:vAlign w:val="center"/>
          </w:tcPr>
          <w:p w:rsidR="00257DD1" w:rsidRPr="002120DB" w:rsidRDefault="00257DD1" w:rsidP="0038610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372B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«Малоарешевский»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1185,2</w:t>
            </w:r>
          </w:p>
        </w:tc>
        <w:tc>
          <w:tcPr>
            <w:tcW w:w="1275" w:type="dxa"/>
            <w:vAlign w:val="center"/>
          </w:tcPr>
          <w:p w:rsidR="00257DD1" w:rsidRPr="002120DB" w:rsidRDefault="00257DD1" w:rsidP="00D9509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2143,9</w:t>
            </w:r>
          </w:p>
        </w:tc>
        <w:tc>
          <w:tcPr>
            <w:tcW w:w="1418" w:type="dxa"/>
            <w:vAlign w:val="center"/>
          </w:tcPr>
          <w:p w:rsidR="00257DD1" w:rsidRPr="002120DB" w:rsidRDefault="00257DD1" w:rsidP="00883D3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226,4</w:t>
            </w:r>
          </w:p>
        </w:tc>
        <w:tc>
          <w:tcPr>
            <w:tcW w:w="1276" w:type="dxa"/>
            <w:vAlign w:val="center"/>
          </w:tcPr>
          <w:p w:rsidR="00257DD1" w:rsidRPr="002120DB" w:rsidRDefault="00257DD1" w:rsidP="00D1082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458,3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14A9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Новый  Бирюзяк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center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  <w:vAlign w:val="center"/>
          </w:tcPr>
          <w:p w:rsidR="00257DD1" w:rsidRPr="002120DB" w:rsidRDefault="00257DD1" w:rsidP="0038610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  <w:vAlign w:val="center"/>
          </w:tcPr>
          <w:p w:rsidR="00257DD1" w:rsidRPr="002120DB" w:rsidRDefault="00257DD1" w:rsidP="0038610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 «Новокохановский»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8610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38610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8610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«Новосеребряковский»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1185,2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9509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2143,9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883D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D108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458,3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Огузер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1185,2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9509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2143,9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226,4</w:t>
            </w:r>
          </w:p>
        </w:tc>
        <w:tc>
          <w:tcPr>
            <w:tcW w:w="1276" w:type="dxa"/>
          </w:tcPr>
          <w:p w:rsidR="00257DD1" w:rsidRPr="002120DB" w:rsidRDefault="00257DD1" w:rsidP="00D108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458,3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Тушиловка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1185,2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9509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2143,9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226,4</w:t>
            </w:r>
          </w:p>
        </w:tc>
        <w:tc>
          <w:tcPr>
            <w:tcW w:w="1276" w:type="dxa"/>
          </w:tcPr>
          <w:p w:rsidR="00257DD1" w:rsidRPr="002120DB" w:rsidRDefault="00257DD1" w:rsidP="00D108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458,3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«Цветковский»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1185,2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9509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2143,9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226,4</w:t>
            </w:r>
          </w:p>
        </w:tc>
        <w:tc>
          <w:tcPr>
            <w:tcW w:w="1276" w:type="dxa"/>
          </w:tcPr>
          <w:p w:rsidR="00257DD1" w:rsidRPr="002120DB" w:rsidRDefault="00257DD1" w:rsidP="00D108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458,3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«Черняевский»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1185,2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48088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2143,9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226,4</w:t>
            </w:r>
          </w:p>
        </w:tc>
        <w:tc>
          <w:tcPr>
            <w:tcW w:w="1276" w:type="dxa"/>
          </w:tcPr>
          <w:p w:rsidR="00257DD1" w:rsidRPr="002120DB" w:rsidRDefault="00257DD1" w:rsidP="00D108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458,3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«Южный»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A30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«Яснополянский»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77CC9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F77CC9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F77C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F77C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Кулинский район: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412"/>
        </w:trPr>
        <w:tc>
          <w:tcPr>
            <w:tcW w:w="3402" w:type="dxa"/>
            <w:gridSpan w:val="2"/>
          </w:tcPr>
          <w:p w:rsidR="00257DD1" w:rsidRPr="002120DB" w:rsidRDefault="00257DD1" w:rsidP="00CB6E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Кумторкалинский район: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Аджидада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B41C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A30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Алмало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B41C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A30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«Коркмаскалинский»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B41C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A30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Темиргое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B41C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A30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Учкент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B41C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A30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Шамхал-Янги-Юрт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B41C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1172,1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A30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Тюбе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1267,6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9509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2226,3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308,8</w:t>
            </w:r>
          </w:p>
        </w:tc>
        <w:tc>
          <w:tcPr>
            <w:tcW w:w="1276" w:type="dxa"/>
          </w:tcPr>
          <w:p w:rsidR="00257DD1" w:rsidRPr="002120DB" w:rsidRDefault="00257DD1" w:rsidP="00D108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541,2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Курахский район: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451,8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2C7A8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Лакский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«Буршинский»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«Камахальский»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«Карашинский»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Кара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«Кубинский»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«Кубринский»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«Кулушацкий»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«Куминский»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«Кумухский»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460,2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«Кундынский»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«Курлинский»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«Унчукатлинский»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Хулисма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«Хунинский»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«Хуринский»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«Хурхинский»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Шара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911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«Шовкринский»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50F9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Левашинский район: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1192,9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2151,6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234,1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D108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465,4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Магарамкентский район: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1172,4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Новолакский район: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Ахар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1184,8</w:t>
            </w:r>
          </w:p>
        </w:tc>
        <w:tc>
          <w:tcPr>
            <w:tcW w:w="1275" w:type="dxa"/>
          </w:tcPr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2143,6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Банайюрт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Гамиях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1188,0</w:t>
            </w:r>
          </w:p>
        </w:tc>
        <w:tc>
          <w:tcPr>
            <w:tcW w:w="1275" w:type="dxa"/>
          </w:tcPr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229,2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«Дучинский»     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Дучи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Ницовкра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1184,8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2143,6</w:t>
            </w:r>
          </w:p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226,1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«Новокулинский» 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Новокули</w:t>
            </w:r>
          </w:p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селе Чаравали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1186,9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2145,7</w:t>
            </w:r>
          </w:p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228,2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Новолакское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1184,8</w:t>
            </w:r>
          </w:p>
        </w:tc>
        <w:tc>
          <w:tcPr>
            <w:tcW w:w="1275" w:type="dxa"/>
          </w:tcPr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2143,6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14A9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«Новомехельтинский»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Новочуртах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1189,6</w:t>
            </w:r>
          </w:p>
        </w:tc>
        <w:tc>
          <w:tcPr>
            <w:tcW w:w="1275" w:type="dxa"/>
          </w:tcPr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2148,3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Тухчар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1198,4</w:t>
            </w:r>
          </w:p>
        </w:tc>
        <w:tc>
          <w:tcPr>
            <w:tcW w:w="1275" w:type="dxa"/>
          </w:tcPr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2157,2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239,7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Чапаево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1184,8</w:t>
            </w:r>
          </w:p>
        </w:tc>
        <w:tc>
          <w:tcPr>
            <w:tcW w:w="1275" w:type="dxa"/>
          </w:tcPr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2143,6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Шушия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1184,8</w:t>
            </w:r>
          </w:p>
        </w:tc>
        <w:tc>
          <w:tcPr>
            <w:tcW w:w="1275" w:type="dxa"/>
          </w:tcPr>
          <w:p w:rsidR="00257DD1" w:rsidRPr="002120DB" w:rsidRDefault="00257DD1" w:rsidP="00D950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2143,6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226,1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Ямансу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Ногайский район: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1174,8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A60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2133,5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216,0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447,9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Рутульский район: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Сергокалинский район: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1180,0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A60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221,3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452,6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Сулейман-Стальский район: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«Алкадарский»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A6058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«Ашага-Стальский»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«Герейхановский»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Даркуш-Казмаляр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«Испикский»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«Касумкентский»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1186,6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2145,4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227,9</w:t>
            </w:r>
          </w:p>
        </w:tc>
        <w:tc>
          <w:tcPr>
            <w:tcW w:w="1276" w:type="dxa"/>
          </w:tcPr>
          <w:p w:rsidR="00257DD1" w:rsidRPr="002120DB" w:rsidRDefault="00257DD1" w:rsidP="00D1082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466,3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«Карчагский»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Куркент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«Новомакинский»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Орта-Стал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«Уллугатагский»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«Цмурский»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«Шихикентский»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Хпюк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Эминхюр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Юхари-Стал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1182,1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2140,8</w:t>
            </w:r>
          </w:p>
        </w:tc>
        <w:tc>
          <w:tcPr>
            <w:tcW w:w="1418" w:type="dxa"/>
          </w:tcPr>
          <w:p w:rsidR="00257DD1" w:rsidRPr="002120DB" w:rsidRDefault="00257DD1" w:rsidP="00883D3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E8588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461,8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Табасаранский район: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A60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451,8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026B4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Тарумовский район: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Александро-Невское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3A3A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F83A6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«Калиновский»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Карабаглы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Коктюбей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F83A6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«Новогеоргиевский»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Новодмитриевка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Новоромановка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Раздолье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E40E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«Таловский»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Тарумовка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1178,0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F83A6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«Уллубиевский»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F83A6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«Юрковский»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Кочубей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543EA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A6058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14A9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Тляратинский район: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Унцукульский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«Араканский»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Ашильта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«Балаханский»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Гимры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Ирганай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«Иштибуринский»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«Кахабросинский»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«Майданский»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«Унцукульский»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14A9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Харачи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14A9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Цатаних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14A9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Шамилькала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740,0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Хасавюртовский район: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Хивский район:  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1172,1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Хунзахский район: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Цумадинский район: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Цунтинский район: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Бежтинский участок: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район: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«Арчибский»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«Гилибский»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«Гочадинский»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«Гочобский»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«Дусрахский»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«Ирибский»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«Магарский»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Мугурух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«Суметинский»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«Цурибский»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462,6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Чарода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Шалиб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Цадах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E969F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Шамильский район: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257DD1" w:rsidRPr="002120DB" w:rsidRDefault="00257DD1" w:rsidP="00E969F0">
            <w:pPr>
              <w:pStyle w:val="ConsPlusCell"/>
              <w:widowControl/>
              <w:tabs>
                <w:tab w:val="center" w:pos="72"/>
                <w:tab w:val="right" w:pos="11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Буйнакск 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851,9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1268,0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2226,8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309,2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Дагестанские Огни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822,3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1265,7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2227,7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306,9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29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Дербент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913,5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1347,6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2304,3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388,9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Избербаш 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1060,1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1313,3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2272,1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354,6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Каспийск 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1366,1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1333,0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2292,2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374,2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Кизилюрт 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1127,7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1360,7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2298,1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401,9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Старый Бавтугай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2194,6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277,0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Бавтугай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906,9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1287,0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2245,8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328,3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Новый Сулак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1208,8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1319,0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2277,8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360,2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Кизляр   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1263,6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1320,4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2279,5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361,7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Комсомольский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943,8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1320,4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2279,5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362,1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Махачкала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1320,0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1368,8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2330,6</w:t>
            </w:r>
          </w:p>
        </w:tc>
        <w:tc>
          <w:tcPr>
            <w:tcW w:w="1418" w:type="dxa"/>
          </w:tcPr>
          <w:p w:rsidR="00257DD1" w:rsidRPr="002120DB" w:rsidRDefault="00257DD1" w:rsidP="006B32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410,1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Ленинкент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1329,8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2288,6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371,0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Шамхал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1312,7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2271,5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354,0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Сулак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1269,9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2228,7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311,2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Семендер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1352,6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2311,4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393,9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Новый Кяхулай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1352,6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2311,4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393,9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Тарки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1352,6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2311,4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393,9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Альбурикент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1352,6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2311,4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393,9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Кяхулай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1352,6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2311,4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393,9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Красноармейское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1282,1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2240,9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323,3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Талги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1260,0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2218,7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301,2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Богатыревка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1255,1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296,3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Шамхал-Термен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1262,3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2221,0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303,5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Новый Хушет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1288,8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2247,5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330,0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Остров Чечень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Хасавюрт 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725,4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1298,6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2258,1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339,8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Южно-Сухокумск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912,5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1289,7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2248,5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331,0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9781" w:type="dxa"/>
            <w:gridSpan w:val="7"/>
          </w:tcPr>
          <w:p w:rsidR="00257DD1" w:rsidRPr="002120DB" w:rsidRDefault="00257DD1" w:rsidP="00414A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Республиканский стандарт на одного члена семьи, состоящей из двух человек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Агульский район: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Акушинский район: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Ахвахский район: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Ахтынский район: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«Ахтынский»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1141FB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827,7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2393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1437,8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217,5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Гдым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265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9521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Джаба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265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A6BD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304B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Зрых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265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A6BD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304B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Кака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265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A6BD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304B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Калук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265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A6BD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304B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«Луткунский»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265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A6BD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304B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«Смугульский»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265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A6BD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304B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Ухул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265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A6BD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304B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Фий 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265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A6BD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304B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Хнов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265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A6BD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304B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9C02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«Хрюгский»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265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A6BD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304B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Ялак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265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A6BD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304B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384EC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Бабаюртовский район: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«Адиль-Янгиюртовский»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Бабаюрт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812,6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1422,8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202,5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444,7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«Геметюбинский»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5239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Герменчик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5239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Львовский № 1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5239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Люксембург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5239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«Мужукайский»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5239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Новокаре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5239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«Новокосинский»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52393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«Тамазатюбинский»: 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Тамазатюбе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Тамазатюбе Старое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806,5</w:t>
            </w:r>
          </w:p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1411,1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1407,3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196,4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428,7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Татаюрт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812,6</w:t>
            </w:r>
          </w:p>
        </w:tc>
        <w:tc>
          <w:tcPr>
            <w:tcW w:w="1275" w:type="dxa"/>
          </w:tcPr>
          <w:p w:rsidR="00257DD1" w:rsidRPr="002120DB" w:rsidRDefault="00257DD1" w:rsidP="005239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1422,8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202,5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434,9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«Туршунайский»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5239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Уцмиюрт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5239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Хамаматюрт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809,6</w:t>
            </w:r>
          </w:p>
        </w:tc>
        <w:tc>
          <w:tcPr>
            <w:tcW w:w="1275" w:type="dxa"/>
          </w:tcPr>
          <w:p w:rsidR="00257DD1" w:rsidRPr="002120DB" w:rsidRDefault="00257DD1" w:rsidP="005239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1419,7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«Хасанайский»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5239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B35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Ботлихский район: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590DB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Алак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9521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14A9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«Андийский»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«Ансалтинский»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90D1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Ашали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2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«Ботлихский»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821,4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1431,5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211,3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442,5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90D1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Гагатли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 «Годоберинский»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90D1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Зило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90D1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Кванхидатли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90D1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Кижани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90D1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Миарсо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«Мунинский»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90D1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Нижнее Инхело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90D1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Рахата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«Рикванинский»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Тандо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Тлох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«Хелетуринский»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«Чанковский»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«Шодродинский»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2A12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51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841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B35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Буйнакский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Акайтала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12A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816,8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1426,9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206,6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«Апшинский»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12A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811,2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1421,3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201,1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432,2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Аркас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12A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811,2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1421,3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201,1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432,2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Атланаул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12A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820,7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210,5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441,6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Буглен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12A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810,1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1420,2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Верхний Дженгутай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12A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813,6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1423,7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203,4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434,5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«Верхнеказанищенский»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12A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«Верхне-Каранаевский»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12A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812,4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1422,5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202,3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433,3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Дуранги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A12A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811,2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1421,3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201,1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432,2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«Ишкартынский»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6020B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818,7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208,6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439,7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Кадар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C0F5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812,4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1422,5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202,3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433,3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«Карамахинский»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C0F5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814,7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1424,8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204,6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435,7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Кафыр-Кумух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C0F5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822,0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1432,1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211,9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442,9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«Манасаульский»: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Манасаул</w:t>
            </w:r>
          </w:p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Гергентала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7DD1" w:rsidRPr="002120DB" w:rsidRDefault="00257DD1" w:rsidP="00B717F7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B717F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811,2</w:t>
            </w:r>
          </w:p>
          <w:p w:rsidR="00257DD1" w:rsidRPr="002120DB" w:rsidRDefault="00257DD1" w:rsidP="006020B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center"/>
          </w:tcPr>
          <w:p w:rsidR="00257DD1" w:rsidRPr="002120DB" w:rsidRDefault="00257DD1" w:rsidP="00B717F7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B717F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1421,3</w:t>
            </w:r>
          </w:p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  <w:vAlign w:val="center"/>
          </w:tcPr>
          <w:p w:rsidR="00257DD1" w:rsidRPr="002120DB" w:rsidRDefault="00257DD1" w:rsidP="00C33B3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B717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201,1</w:t>
            </w:r>
          </w:p>
          <w:p w:rsidR="00257DD1" w:rsidRPr="002120DB" w:rsidRDefault="00257DD1" w:rsidP="00B717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  <w:vAlign w:val="bottom"/>
          </w:tcPr>
          <w:p w:rsidR="00257DD1" w:rsidRPr="002120DB" w:rsidRDefault="00257DD1" w:rsidP="00D261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432,2</w:t>
            </w:r>
          </w:p>
          <w:p w:rsidR="00257DD1" w:rsidRPr="002120DB" w:rsidRDefault="00257DD1" w:rsidP="00D261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Нижний Дженгутай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6020B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816,8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1426,9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206,6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Нижнее Казанище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6020B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818,7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208,6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439,7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«Халимбекаульский»: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Халимбекаул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Такалай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D26190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D261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834,6</w:t>
            </w:r>
          </w:p>
          <w:p w:rsidR="00257DD1" w:rsidRPr="002120DB" w:rsidRDefault="00257DD1" w:rsidP="006020B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26190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D261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1444,7</w:t>
            </w:r>
          </w:p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61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D261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224,5</w:t>
            </w:r>
          </w:p>
          <w:p w:rsidR="00257DD1" w:rsidRPr="002120DB" w:rsidRDefault="00257DD1" w:rsidP="00D261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  <w:vAlign w:val="bottom"/>
          </w:tcPr>
          <w:p w:rsidR="00257DD1" w:rsidRPr="002120DB" w:rsidRDefault="00257DD1" w:rsidP="00D261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455,5</w:t>
            </w:r>
          </w:p>
          <w:p w:rsidR="00257DD1" w:rsidRPr="002120DB" w:rsidRDefault="00257DD1" w:rsidP="00D261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  <w:vAlign w:val="bottom"/>
          </w:tcPr>
          <w:p w:rsidR="00257DD1" w:rsidRPr="002120DB" w:rsidRDefault="00257DD1" w:rsidP="00714B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«Чанкурбинский»:</w:t>
            </w:r>
          </w:p>
          <w:p w:rsidR="00257DD1" w:rsidRPr="002120DB" w:rsidRDefault="00257DD1" w:rsidP="00714B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Чанкурбе</w:t>
            </w:r>
          </w:p>
          <w:p w:rsidR="00257DD1" w:rsidRPr="002120DB" w:rsidRDefault="00257DD1" w:rsidP="00714BF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Качкалык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7DD1" w:rsidRPr="002120DB" w:rsidRDefault="00257DD1" w:rsidP="002E6415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2E641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814,7</w:t>
            </w:r>
          </w:p>
          <w:p w:rsidR="00257DD1" w:rsidRPr="002120DB" w:rsidRDefault="00257DD1" w:rsidP="006020B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center"/>
          </w:tcPr>
          <w:p w:rsidR="00257DD1" w:rsidRPr="002120DB" w:rsidRDefault="00257DD1" w:rsidP="002E6415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2E641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1424,8</w:t>
            </w:r>
          </w:p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  <w:vAlign w:val="center"/>
          </w:tcPr>
          <w:p w:rsidR="00257DD1" w:rsidRPr="002120DB" w:rsidRDefault="00257DD1" w:rsidP="002E64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2E64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204,6</w:t>
            </w:r>
          </w:p>
          <w:p w:rsidR="00257DD1" w:rsidRPr="002120DB" w:rsidRDefault="00257DD1" w:rsidP="002E64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  <w:vAlign w:val="bottom"/>
          </w:tcPr>
          <w:p w:rsidR="00257DD1" w:rsidRPr="002120DB" w:rsidRDefault="00257DD1" w:rsidP="00714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435,7</w:t>
            </w:r>
          </w:p>
          <w:p w:rsidR="00257DD1" w:rsidRPr="002120DB" w:rsidRDefault="00257DD1" w:rsidP="00714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Чиркей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6020B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«Эрпелинский»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6020B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813,6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1423,7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203,4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434,5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Гергебильский район: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Гумбетовский район: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42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Гунибский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«Бацадинский»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Бухты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Гонода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Гуниб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«Кегерский»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«Кородинский»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«Кудалинский»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«Тлогобский»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Мегеб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Обох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«Ругуджинский»: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Ругуджа</w:t>
            </w:r>
          </w:p>
          <w:p w:rsidR="00257DD1" w:rsidRPr="002120DB" w:rsidRDefault="00257DD1" w:rsidP="00D55A1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Малада</w:t>
            </w:r>
          </w:p>
          <w:p w:rsidR="00257DD1" w:rsidRPr="002120DB" w:rsidRDefault="00257DD1" w:rsidP="00D55A1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Мучула</w:t>
            </w:r>
          </w:p>
          <w:p w:rsidR="00257DD1" w:rsidRPr="002120DB" w:rsidRDefault="00257DD1" w:rsidP="00D55A1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Ункида</w:t>
            </w:r>
          </w:p>
          <w:p w:rsidR="00257DD1" w:rsidRPr="002120DB" w:rsidRDefault="00257DD1" w:rsidP="004E123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Хопор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433,8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Салта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«Согратлинский»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Хиндах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Хоточ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«Чохский»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«Шангодинский»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343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«Шуланинский»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14B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42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Дахадаевский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«Аштынский»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«Бускринский»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«Гуладтынский»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Дибгалик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«Дибгашинский»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«Дуакарский»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Зильбачи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Зубанчи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«Ицаринский»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Калкни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452"/>
        </w:trPr>
        <w:tc>
          <w:tcPr>
            <w:tcW w:w="3402" w:type="dxa"/>
            <w:gridSpan w:val="2"/>
          </w:tcPr>
          <w:p w:rsidR="00257DD1" w:rsidRPr="002120DB" w:rsidRDefault="00257DD1" w:rsidP="0061778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«Курбачимахинский»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«Кищинский»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«Кудагинский»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Кунки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Меусиша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«Сутбукский»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«Трисанчинский»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«Урагинский»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«Ураринский»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«Уркарахский»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833,4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1443,5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223,3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Харбук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Хуршни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«Цизгаринский»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Чишили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Морское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Кубачи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EE2C7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0910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42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Дербентский район: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Аглоби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Араблинское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Белиджи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«Берикеевский»: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Берикей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Сегелер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809,0</w:t>
            </w:r>
          </w:p>
          <w:p w:rsidR="00257DD1" w:rsidRPr="002120DB" w:rsidRDefault="00257DD1" w:rsidP="003C7E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1419,1</w:t>
            </w:r>
          </w:p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199,1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436,6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Великент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Геджух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810,2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1420,4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200,1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Деличобан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809,0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1419,1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436,6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Джалган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813,0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1423,1</w:t>
            </w:r>
          </w:p>
        </w:tc>
        <w:tc>
          <w:tcPr>
            <w:tcW w:w="1418" w:type="dxa"/>
          </w:tcPr>
          <w:p w:rsidR="00257DD1" w:rsidRPr="002120DB" w:rsidRDefault="00257DD1" w:rsidP="004605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203,4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Джемикент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809,0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1419,1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198,9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436,6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«Зидьян-Казмалярский»: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Зидьян-Казмаляр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Зидьян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806,6</w:t>
            </w:r>
          </w:p>
          <w:p w:rsidR="00257DD1" w:rsidRPr="002120DB" w:rsidRDefault="00257DD1" w:rsidP="003C7E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6975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1416,7</w:t>
            </w:r>
          </w:p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196,4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434,2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Кала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819,9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210,4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447,6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Куллар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819,9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210,4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447,6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Митаги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Мугарты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Нюгди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C7E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«Первомайский»: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Имени Мичурина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Андреевка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Юный Пахарь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Рыбзавод-51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819,9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  <w:p w:rsidR="00257DD1" w:rsidRPr="002120DB" w:rsidRDefault="00257DD1" w:rsidP="006415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1430,1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210,4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447,6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«Рубасский»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6415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Рукель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6415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806,6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1416,7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196,6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434,2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Сабнова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6415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829,4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1439,5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457,0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Салик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6415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809,0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1419,1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198,9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436,6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«Татлярский»: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Карадаглы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Татляр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819,9</w:t>
            </w:r>
          </w:p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1430,1</w:t>
            </w:r>
          </w:p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209,8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447,6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«Хазарский»: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Хазар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Нижний Джалган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Вавилово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Дюзлер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819,9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209,8</w:t>
            </w:r>
          </w:p>
        </w:tc>
        <w:tc>
          <w:tcPr>
            <w:tcW w:w="1276" w:type="dxa"/>
          </w:tcPr>
          <w:p w:rsidR="00257DD1" w:rsidRPr="002120DB" w:rsidRDefault="00257DD1" w:rsidP="005A5333">
            <w:pPr>
              <w:pStyle w:val="ConsPlusCell"/>
              <w:widowControl/>
              <w:tabs>
                <w:tab w:val="center" w:pos="5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5A5333">
            <w:pPr>
              <w:pStyle w:val="ConsPlusCell"/>
              <w:widowControl/>
              <w:tabs>
                <w:tab w:val="center" w:pos="5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  <w:p w:rsidR="00257DD1" w:rsidRPr="002120DB" w:rsidRDefault="00257DD1" w:rsidP="005A5333">
            <w:pPr>
              <w:pStyle w:val="ConsPlusCell"/>
              <w:widowControl/>
              <w:tabs>
                <w:tab w:val="center" w:pos="5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  <w:p w:rsidR="00257DD1" w:rsidRPr="002120DB" w:rsidRDefault="00257DD1" w:rsidP="005A5333">
            <w:pPr>
              <w:pStyle w:val="ConsPlusCell"/>
              <w:widowControl/>
              <w:tabs>
                <w:tab w:val="center" w:pos="5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  <w:p w:rsidR="00257DD1" w:rsidRPr="002120DB" w:rsidRDefault="00257DD1" w:rsidP="005A5333">
            <w:pPr>
              <w:pStyle w:val="ConsPlusCell"/>
              <w:widowControl/>
              <w:tabs>
                <w:tab w:val="center" w:pos="5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447,6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«Чинарский»: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Чинар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Бильгади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818,5</w:t>
            </w:r>
          </w:p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806,6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1428,6</w:t>
            </w:r>
          </w:p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1416,7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208,4</w:t>
            </w:r>
          </w:p>
          <w:p w:rsidR="00257DD1" w:rsidRPr="002120DB" w:rsidRDefault="00257DD1" w:rsidP="004605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196,4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446,1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Падар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819,9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209,8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447,6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436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Митаги-Казмаляр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Музаим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Уллу-Теркеме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819,9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209,8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447,6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436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 Белиджи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D418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436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Мамедкала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823,4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1433,6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451,0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Докузпаринский район: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Казбековский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Алмак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Cs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367AA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«Артлухский»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Буртунай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E65BB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Гертма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E65BB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Гостала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E65BB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Гуни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E65BB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Дылым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821,2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1431,4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211,1</w:t>
            </w:r>
          </w:p>
        </w:tc>
        <w:tc>
          <w:tcPr>
            <w:tcW w:w="1276" w:type="dxa"/>
          </w:tcPr>
          <w:p w:rsidR="00257DD1" w:rsidRPr="002120DB" w:rsidRDefault="00257DD1" w:rsidP="001921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443,0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Инчха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E65BB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Калининаул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815,3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1425,4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205,2</w:t>
            </w:r>
          </w:p>
        </w:tc>
        <w:tc>
          <w:tcPr>
            <w:tcW w:w="1276" w:type="dxa"/>
          </w:tcPr>
          <w:p w:rsidR="00257DD1" w:rsidRPr="002120DB" w:rsidRDefault="00257DD1" w:rsidP="001921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437,1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Ленинаул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826,1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1436,2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216,0</w:t>
            </w:r>
          </w:p>
        </w:tc>
        <w:tc>
          <w:tcPr>
            <w:tcW w:w="1276" w:type="dxa"/>
          </w:tcPr>
          <w:p w:rsidR="00257DD1" w:rsidRPr="002120DB" w:rsidRDefault="00257DD1" w:rsidP="00E65BB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437,4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42E4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«Хубарский»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90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E65BB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 Дубки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749,0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Кайтагский район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 по всем поселениям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B639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D25C8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Карабудахкентский район: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Аданак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Гели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872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«Губденский»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Гурбуки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Доргели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Зеленоморск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834,6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1444,8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224,5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462,2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Карабудахкент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872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«Какашуринский»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Параул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Уллубийаул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835,4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1445,5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225,3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463,0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Агачаул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Манаскент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872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Манас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8727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Ачи-Су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E37D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B639F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3469E1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D25C8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Каякентский район: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367AA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«Алхаджакентский»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809,1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1419,2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436,7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Башлыкент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Герга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Джаванкент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809,1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1419,2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199,0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436,7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Дружба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Капкайкент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809,1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1419,2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199,0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436,7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Каранайаул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809,1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1419,2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199,0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E218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«Каякентский»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«Нововикринский»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F13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«Новокаякентский»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806,7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196,6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434,3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Первомайское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367AA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«Сагаси-Дейбукский»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806,7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196,6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434,3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Усемикент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809,1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1419,2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199,0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436,7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Утамыш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AE3D8A">
            <w:pPr>
              <w:ind w:hanging="16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F2130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Кизилюртовский район: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Акнада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AE3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820,7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Cs/>
                <w:sz w:val="28"/>
                <w:szCs w:val="28"/>
              </w:rPr>
              <w:t>1430,8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210,6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442,9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Гельбах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820,7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1430,8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210,6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442,9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«Зубутли-Миатлинский»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820,7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213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1430,8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210,6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442,9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Кироваул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820,7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1430,8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210,6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442,9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Комсомольское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820,7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1430,8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210,6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442,9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Кульзеб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847,0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1457,1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236,9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469,2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Миатли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820,7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1430,8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210,6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442,9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«Нечаевский»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820,7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1430,8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210,6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442,9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Нижний Чирюрт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820,7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1430,8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210,6</w:t>
            </w:r>
          </w:p>
        </w:tc>
        <w:tc>
          <w:tcPr>
            <w:tcW w:w="1276" w:type="dxa"/>
          </w:tcPr>
          <w:p w:rsidR="00257DD1" w:rsidRPr="002120DB" w:rsidRDefault="00257DD1" w:rsidP="001921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442,9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Новый Чиркей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843,3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1453,4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233,1</w:t>
            </w:r>
          </w:p>
        </w:tc>
        <w:tc>
          <w:tcPr>
            <w:tcW w:w="1276" w:type="dxa"/>
          </w:tcPr>
          <w:p w:rsidR="00257DD1" w:rsidRPr="002120DB" w:rsidRDefault="00257DD1" w:rsidP="001921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453,6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E218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«Стальский»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842,5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1452,6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232,4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464,7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Султан-Янги-Юрт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817,5</w:t>
            </w:r>
          </w:p>
        </w:tc>
        <w:tc>
          <w:tcPr>
            <w:tcW w:w="1275" w:type="dxa"/>
          </w:tcPr>
          <w:p w:rsidR="00257DD1" w:rsidRPr="002120DB" w:rsidRDefault="00257DD1" w:rsidP="00F213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1427,6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207,4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439,7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Чонтаул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820,7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1430,8</w:t>
            </w:r>
          </w:p>
        </w:tc>
        <w:tc>
          <w:tcPr>
            <w:tcW w:w="1418" w:type="dxa"/>
          </w:tcPr>
          <w:p w:rsidR="00257DD1" w:rsidRPr="002120DB" w:rsidRDefault="00257DD1" w:rsidP="00EF5D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210,6</w:t>
            </w:r>
          </w:p>
        </w:tc>
        <w:tc>
          <w:tcPr>
            <w:tcW w:w="1276" w:type="dxa"/>
          </w:tcPr>
          <w:p w:rsidR="00257DD1" w:rsidRPr="002120DB" w:rsidRDefault="00257DD1" w:rsidP="00F7059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442,9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EF574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Кизлярский район: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«Аверьяновский»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«Александрийский»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820,1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1430,2</w:t>
            </w:r>
          </w:p>
        </w:tc>
        <w:tc>
          <w:tcPr>
            <w:tcW w:w="1418" w:type="dxa"/>
          </w:tcPr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  <w:tc>
          <w:tcPr>
            <w:tcW w:w="1276" w:type="dxa"/>
          </w:tcPr>
          <w:p w:rsidR="00257DD1" w:rsidRPr="002120DB" w:rsidRDefault="00257DD1" w:rsidP="007E4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441,9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436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«Большеарешевский»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816,2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1426,3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206,1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7E4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436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«Большебредихинский»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«Большезадоевский»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01654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820,1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1430,2</w:t>
            </w:r>
          </w:p>
        </w:tc>
        <w:tc>
          <w:tcPr>
            <w:tcW w:w="1418" w:type="dxa"/>
          </w:tcPr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  <w:tc>
          <w:tcPr>
            <w:tcW w:w="1276" w:type="dxa"/>
          </w:tcPr>
          <w:p w:rsidR="00257DD1" w:rsidRPr="002120DB" w:rsidRDefault="00257DD1" w:rsidP="007E4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441,9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«Брянский»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816,2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1426,3</w:t>
            </w:r>
          </w:p>
        </w:tc>
        <w:tc>
          <w:tcPr>
            <w:tcW w:w="1418" w:type="dxa"/>
          </w:tcPr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206,1</w:t>
            </w:r>
          </w:p>
        </w:tc>
        <w:tc>
          <w:tcPr>
            <w:tcW w:w="1276" w:type="dxa"/>
          </w:tcPr>
          <w:p w:rsidR="00257DD1" w:rsidRPr="002120DB" w:rsidRDefault="00257DD1" w:rsidP="007E4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«Впередовский»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816,2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1426,3</w:t>
            </w:r>
          </w:p>
        </w:tc>
        <w:tc>
          <w:tcPr>
            <w:tcW w:w="1418" w:type="dxa"/>
          </w:tcPr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206,1</w:t>
            </w:r>
          </w:p>
        </w:tc>
        <w:tc>
          <w:tcPr>
            <w:tcW w:w="1276" w:type="dxa"/>
          </w:tcPr>
          <w:p w:rsidR="00257DD1" w:rsidRPr="002120DB" w:rsidRDefault="00257DD1" w:rsidP="007E4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«Кардоновский»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624D0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«Кизлярский»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624D0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«Косякинский»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624D0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«Крайновский»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01654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820,1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1430,2</w:t>
            </w:r>
          </w:p>
        </w:tc>
        <w:tc>
          <w:tcPr>
            <w:tcW w:w="1418" w:type="dxa"/>
          </w:tcPr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  <w:tc>
          <w:tcPr>
            <w:tcW w:w="1276" w:type="dxa"/>
          </w:tcPr>
          <w:p w:rsidR="00257DD1" w:rsidRPr="002120DB" w:rsidRDefault="00257DD1" w:rsidP="007E4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441,9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«Красноармейский»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624D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«Малоарешевский»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816,2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1426,3</w:t>
            </w:r>
          </w:p>
        </w:tc>
        <w:tc>
          <w:tcPr>
            <w:tcW w:w="1418" w:type="dxa"/>
          </w:tcPr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206,1</w:t>
            </w:r>
          </w:p>
        </w:tc>
        <w:tc>
          <w:tcPr>
            <w:tcW w:w="1276" w:type="dxa"/>
          </w:tcPr>
          <w:p w:rsidR="00257DD1" w:rsidRPr="002120DB" w:rsidRDefault="00257DD1" w:rsidP="007E4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A436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Новый  Берюзяк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624D0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 «Новокохановский»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624D0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«Новосеребряковский»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816,2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1426,3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206,1</w:t>
            </w:r>
          </w:p>
        </w:tc>
        <w:tc>
          <w:tcPr>
            <w:tcW w:w="1276" w:type="dxa"/>
          </w:tcPr>
          <w:p w:rsidR="00257DD1" w:rsidRPr="002120DB" w:rsidRDefault="00257DD1" w:rsidP="00624D06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7E4E8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437,9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Огузер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816,2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1426,3</w:t>
            </w:r>
          </w:p>
        </w:tc>
        <w:tc>
          <w:tcPr>
            <w:tcW w:w="1418" w:type="dxa"/>
          </w:tcPr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206,1</w:t>
            </w:r>
          </w:p>
        </w:tc>
        <w:tc>
          <w:tcPr>
            <w:tcW w:w="1276" w:type="dxa"/>
          </w:tcPr>
          <w:p w:rsidR="00257DD1" w:rsidRPr="002120DB" w:rsidRDefault="00257DD1" w:rsidP="007E4E8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437,9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Тушиловка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816,2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1426,3</w:t>
            </w:r>
          </w:p>
        </w:tc>
        <w:tc>
          <w:tcPr>
            <w:tcW w:w="1418" w:type="dxa"/>
          </w:tcPr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206,1</w:t>
            </w:r>
          </w:p>
        </w:tc>
        <w:tc>
          <w:tcPr>
            <w:tcW w:w="1276" w:type="dxa"/>
          </w:tcPr>
          <w:p w:rsidR="00257DD1" w:rsidRPr="002120DB" w:rsidRDefault="00257DD1" w:rsidP="007E4E8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437,9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«Цветковский»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816,2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1426,3</w:t>
            </w:r>
          </w:p>
        </w:tc>
        <w:tc>
          <w:tcPr>
            <w:tcW w:w="1418" w:type="dxa"/>
          </w:tcPr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206,1</w:t>
            </w:r>
          </w:p>
        </w:tc>
        <w:tc>
          <w:tcPr>
            <w:tcW w:w="1276" w:type="dxa"/>
          </w:tcPr>
          <w:p w:rsidR="00257DD1" w:rsidRPr="002120DB" w:rsidRDefault="00257DD1" w:rsidP="007E4E8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«Черняевский»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816,2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1426,3</w:t>
            </w:r>
          </w:p>
        </w:tc>
        <w:tc>
          <w:tcPr>
            <w:tcW w:w="1418" w:type="dxa"/>
          </w:tcPr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206,1</w:t>
            </w:r>
          </w:p>
        </w:tc>
        <w:tc>
          <w:tcPr>
            <w:tcW w:w="1276" w:type="dxa"/>
          </w:tcPr>
          <w:p w:rsidR="00257DD1" w:rsidRPr="002120DB" w:rsidRDefault="00257DD1" w:rsidP="007E4E8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«Южный»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624D0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«Яснополянский»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624D0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Кулинский район: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67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367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51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Кумторкалинский район: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Аджидада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177EE6">
            <w:pPr>
              <w:ind w:firstLine="51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Алмало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«Коркмаскалинский»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Темиргое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Учкент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Шамхал-Янги-Юрт»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B76EF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Тюбе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01654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898,6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B2CAE">
            <w:pPr>
              <w:ind w:firstLine="51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1511,3</w:t>
            </w:r>
          </w:p>
        </w:tc>
        <w:tc>
          <w:tcPr>
            <w:tcW w:w="1418" w:type="dxa"/>
          </w:tcPr>
          <w:p w:rsidR="00257DD1" w:rsidRPr="002120DB" w:rsidRDefault="00257DD1" w:rsidP="00BA66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288,5</w:t>
            </w:r>
          </w:p>
        </w:tc>
        <w:tc>
          <w:tcPr>
            <w:tcW w:w="1276" w:type="dxa"/>
          </w:tcPr>
          <w:p w:rsidR="00257DD1" w:rsidRPr="002120DB" w:rsidRDefault="00257DD1" w:rsidP="007E4E8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520,8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Курахский район: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B76E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C31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51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Лакский район: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«Буршинский»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«Камахальский»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«Карашинский»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Кара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«Кубинский»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«Кубринский»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«Кулушацкий»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«Куминский»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«Кумухский»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439,8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«Кундынский»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«Курлинский»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«Унчукатлинский»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Хулисма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«Хунинский»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«Хуринский»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«Хурхинский»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Шара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«Шовкринский»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Левашинский район: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8B38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823,9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C31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213,8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Магарамкентский район: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8B38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C31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Новолакский район: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01654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Ахар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815,8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1426,0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205,7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Банайюрт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74D9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Гамиях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819,0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1429,1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208,9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«Дучинский» 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Дучи  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Ницовкра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815,8</w:t>
            </w:r>
          </w:p>
          <w:p w:rsidR="00257DD1" w:rsidRPr="002120DB" w:rsidRDefault="00257DD1" w:rsidP="008B38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1426,0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205,7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«Новокулинский» 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Новокули</w:t>
            </w:r>
          </w:p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Чаравали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817,9</w:t>
            </w:r>
          </w:p>
          <w:p w:rsidR="00257DD1" w:rsidRPr="002120DB" w:rsidRDefault="00257DD1" w:rsidP="008B38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1428,0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205,7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72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Новолакское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1426,0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205,7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97A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сельсовет»       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«Новомехельтинский»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8B38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Новочуртах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820,6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1430,7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210,4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Тухчар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829,4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1439,5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219,3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Чапаево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1426,0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205,7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Шушия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1426,0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205,7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Ямансу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Ногайский район: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8B38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1415,9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Рутульский район: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Сергокалинский район: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8B38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811,0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1421,2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Сулейман-Стальский район: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97A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«Алкадарский»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B380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0962C0">
            <w:pPr>
              <w:ind w:firstLine="51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97A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«Ашага-Стальский»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01654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97A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«Герейхановский»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436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Даркуш-Казмаляр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97A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«Испикский»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«Касумкентский»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817,6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1427,7</w:t>
            </w:r>
          </w:p>
        </w:tc>
        <w:tc>
          <w:tcPr>
            <w:tcW w:w="1418" w:type="dxa"/>
          </w:tcPr>
          <w:p w:rsidR="00257DD1" w:rsidRPr="002120DB" w:rsidRDefault="00257DD1" w:rsidP="002E5F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197,5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436,0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97A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«Карчагский»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Куркент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97A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«Новомакинский»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Орта-Стал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97A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«Уллугатагский»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97A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«Цмурский»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97A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«Шихикентский»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Хпюк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Эминхюр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Юхари-Стал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B380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813,1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1423,2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Табасаранский район: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468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C31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431,4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2C19E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Тарумовский район: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Александро-Невское»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Калиновский»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Карабаглы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Коктюбей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«Новогеоргиевский»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Новодмитриевка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Новоромановка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Раздолье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«Таловский»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Тарумовка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809,0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1419,2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«Уллубиевский»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«Юрковский»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Кочубей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F468E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FC315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Тляратинский район: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Унцукульский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897A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«Араканский»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Ашильта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97A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«Балаханский»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Гимры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7E4E8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Ирганай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«Иштибуринский»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«Кахабросинский»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«Майданский»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«Унцукульский»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Харачи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Цатаних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F86BA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Шамилькала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499,0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Хасавюртовский район: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468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Хивский район: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468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193,0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Хунзахский район:        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424,0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Цумадинский район:   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Цунтинский район:         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Бежтинский участок:  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район: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«Арчибский»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«Гилибский»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B423F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«Гочадинский»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B423F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«Гочобский»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B423F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«Дусрахский»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B423F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«Ирибский»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B423F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«Магарский»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B423F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Мугурух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B423F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«Суметинский»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B423F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«Цурибский»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B423F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442,3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Чарода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B423F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Шалиб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B423F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Цадах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B423F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Шамильский район:    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430,3</w:t>
            </w: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Буйнакск 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613,2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890,4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1500,5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280,2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Дагестанские Огни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588,5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888,0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1501,4</w:t>
            </w:r>
          </w:p>
        </w:tc>
        <w:tc>
          <w:tcPr>
            <w:tcW w:w="1418" w:type="dxa"/>
          </w:tcPr>
          <w:p w:rsidR="00257DD1" w:rsidRPr="002120DB" w:rsidRDefault="00257DD1" w:rsidP="002E5F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277,9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Дербент  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685,6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970,0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1578,0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359,9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36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Избербаш 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783,1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935,7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1545,8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325,6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Каспийск 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1025,3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955,3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1565,9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345,2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Кизилюрт            </w:t>
            </w:r>
          </w:p>
        </w:tc>
        <w:tc>
          <w:tcPr>
            <w:tcW w:w="992" w:type="dxa"/>
          </w:tcPr>
          <w:p w:rsidR="00257DD1" w:rsidRPr="002120DB" w:rsidRDefault="00257DD1" w:rsidP="005318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852,0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983,1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1571,8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372,9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Старый Бавтугай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858,2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1468,3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248,1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Бавтугай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649,9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909,4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1519,5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299,3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Новый Сулак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911,4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941,4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1551,5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331,2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Кизляр   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916,8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942,8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1553,2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332,7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Комсомольский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860,2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942,8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1553,2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332,7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Махачкала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989,6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991,2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1604,4</w:t>
            </w:r>
          </w:p>
        </w:tc>
        <w:tc>
          <w:tcPr>
            <w:tcW w:w="1418" w:type="dxa"/>
          </w:tcPr>
          <w:p w:rsidR="00257DD1" w:rsidRPr="002120DB" w:rsidRDefault="00257DD1" w:rsidP="002E5F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381,1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Ленинкент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952,2</w:t>
            </w:r>
          </w:p>
        </w:tc>
        <w:tc>
          <w:tcPr>
            <w:tcW w:w="1275" w:type="dxa"/>
          </w:tcPr>
          <w:p w:rsidR="00257DD1" w:rsidRPr="002120DB" w:rsidRDefault="00257DD1" w:rsidP="000F6A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1562,3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342,1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Шамхал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935,1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1545,2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325,0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Сулак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892,3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1502,4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282,2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Семендер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975,0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1585,1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364,9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Новый Кяхулай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975,0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1585,1</w:t>
            </w:r>
          </w:p>
        </w:tc>
        <w:tc>
          <w:tcPr>
            <w:tcW w:w="1418" w:type="dxa"/>
          </w:tcPr>
          <w:p w:rsidR="00257DD1" w:rsidRPr="002120DB" w:rsidRDefault="00257DD1" w:rsidP="00504C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364,9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Тарки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975,0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1585,1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364,9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19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Альбурикент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975,0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1585,1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364,9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Кяхулай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975,0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1585,1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364,9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Красноармейское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904,5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1514,6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294,4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Талги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882,3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1492,5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272,2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Богатыревка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877,4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1487,5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267,3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Шамхал-Термен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884,6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1494,7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274,5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Новый Хушет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911,1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1521,3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301,0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Остров Чечень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Хасавюрт      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560,0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921,0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1531,8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310,8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443C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Южно-Сухокумск      </w:t>
            </w:r>
          </w:p>
        </w:tc>
        <w:tc>
          <w:tcPr>
            <w:tcW w:w="992" w:type="dxa"/>
          </w:tcPr>
          <w:p w:rsidR="00257DD1" w:rsidRPr="002120DB" w:rsidRDefault="00257DD1" w:rsidP="00062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690,3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912,1</w:t>
            </w:r>
          </w:p>
        </w:tc>
        <w:tc>
          <w:tcPr>
            <w:tcW w:w="1275" w:type="dxa"/>
          </w:tcPr>
          <w:p w:rsidR="00257DD1" w:rsidRPr="002120DB" w:rsidRDefault="00257DD1" w:rsidP="000809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1522,2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302,0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9781" w:type="dxa"/>
            <w:gridSpan w:val="7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Республиканский стандарт на одного члена семьи, </w:t>
            </w:r>
          </w:p>
          <w:p w:rsidR="00257DD1" w:rsidRPr="002120DB" w:rsidRDefault="00257DD1" w:rsidP="00A436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b/>
                <w:sz w:val="28"/>
                <w:szCs w:val="28"/>
              </w:rPr>
              <w:t>состоящей из трех и более человек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Агульский район: 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Акушинский район: 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C555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Ахвахский район:         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Ахтынский район: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«Ахтынский»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978B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730,4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C555F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1253,4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207,5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Гдым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978B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C555F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Джаба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978B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08727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Зрых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978B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08727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Кака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978B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08727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Калук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08727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«Луткунский»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08727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«Смугульский»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08727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Ухул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08727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Фий 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08727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Хнов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08727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8B3C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«Хрюгский»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08727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Ялак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C5E57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087279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Бабаюртовский район: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«Адиль-Янгиюртовский»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Бабаюрт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715,4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1238,4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192,5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«Геметюбинский»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3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Герменчик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3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Львовский № 1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3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Люксембург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3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«Мужукайский»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3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Новокаре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3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«Новокосинский»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3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913"/>
        </w:trPr>
        <w:tc>
          <w:tcPr>
            <w:tcW w:w="3402" w:type="dxa"/>
            <w:gridSpan w:val="2"/>
            <w:vAlign w:val="bottom"/>
          </w:tcPr>
          <w:p w:rsidR="00257DD1" w:rsidRPr="002120DB" w:rsidRDefault="00257DD1" w:rsidP="00A211C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«Тамазатюбинский»:</w:t>
            </w:r>
          </w:p>
          <w:p w:rsidR="00257DD1" w:rsidRPr="002120DB" w:rsidRDefault="00257DD1" w:rsidP="00A211C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Тамазатюбе</w:t>
            </w:r>
          </w:p>
          <w:p w:rsidR="00257DD1" w:rsidRPr="002120DB" w:rsidRDefault="00257DD1" w:rsidP="00A211C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Тамазатюбе Старое</w:t>
            </w:r>
          </w:p>
        </w:tc>
        <w:tc>
          <w:tcPr>
            <w:tcW w:w="992" w:type="dxa"/>
            <w:vAlign w:val="bottom"/>
          </w:tcPr>
          <w:p w:rsidR="00257DD1" w:rsidRPr="002120DB" w:rsidRDefault="00257DD1" w:rsidP="00A211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709,3</w:t>
            </w:r>
          </w:p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C555F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1232,3</w:t>
            </w:r>
          </w:p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A211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A211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186,3</w:t>
            </w:r>
          </w:p>
          <w:p w:rsidR="00257DD1" w:rsidRPr="002120DB" w:rsidRDefault="00257DD1" w:rsidP="00A211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  <w:vAlign w:val="bottom"/>
          </w:tcPr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418,7</w:t>
            </w:r>
          </w:p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Татаюрт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F020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715,4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1238,4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192,5</w:t>
            </w:r>
          </w:p>
        </w:tc>
        <w:tc>
          <w:tcPr>
            <w:tcW w:w="1276" w:type="dxa"/>
          </w:tcPr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«Туршунайский»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3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Уцмиюрт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3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Хамаматюрт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F020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712,4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1235,3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189,4</w:t>
            </w:r>
          </w:p>
        </w:tc>
        <w:tc>
          <w:tcPr>
            <w:tcW w:w="1276" w:type="dxa"/>
          </w:tcPr>
          <w:p w:rsidR="00257DD1" w:rsidRPr="002120DB" w:rsidRDefault="00257DD1" w:rsidP="007E4E8E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«Хасанайский»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847EE0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C555F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3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A211C2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Ботлихский район: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Алак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436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«Андийский»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«Ансалтинский»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Ашали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«Ботлихский»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724,2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1247,1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201,2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432,5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Гагатли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 «Годоберинский»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Зило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Кванхидатли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Кижани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Миарсо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«Мунинский»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Нижнее Инхело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Рахата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«Рикванинский»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Тандо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Тлох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«Хелетуринский»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«Чанковский»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«Шодродинский»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E2DA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F1C28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Буйнакский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Акайтала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719,5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E2DA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1242,5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196,6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427,6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«Апшинский»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714,0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E2DA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1237,0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191,0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422,1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Аркас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714,0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1237,0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191,0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422,1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Атланаул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723,4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1246,4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200,5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431,5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Буглен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712,8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1235,8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189,9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Верхний Дженгутай»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716,3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1239,3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193,4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«Верхнеказанищенский»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413,9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«Верхне-Каранаевский»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715,2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1238,1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192,2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423,3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Дуранги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714,0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1237,0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191,0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422,1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«Ишкартынский»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721,5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1244,4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198,5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429,6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Кадар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715,2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1238,1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192,2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423,3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«Карамахинский»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717,5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1240,4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194,5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Кафыр-Кумух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724,7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1247,7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201,8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432,8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  <w:vAlign w:val="bottom"/>
          </w:tcPr>
          <w:p w:rsidR="00257DD1" w:rsidRPr="002120DB" w:rsidRDefault="00257DD1" w:rsidP="00E5120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«Манасаульский»:</w:t>
            </w:r>
          </w:p>
          <w:p w:rsidR="00257DD1" w:rsidRPr="002120DB" w:rsidRDefault="00257DD1" w:rsidP="00E5120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Манасаул</w:t>
            </w:r>
          </w:p>
          <w:p w:rsidR="00257DD1" w:rsidRPr="002120DB" w:rsidRDefault="00257DD1" w:rsidP="00E5120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Гергентала</w:t>
            </w:r>
          </w:p>
        </w:tc>
        <w:tc>
          <w:tcPr>
            <w:tcW w:w="992" w:type="dxa"/>
            <w:vAlign w:val="bottom"/>
          </w:tcPr>
          <w:p w:rsidR="00257DD1" w:rsidRPr="002120DB" w:rsidRDefault="00257DD1" w:rsidP="00E512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E5120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714,0</w:t>
            </w:r>
          </w:p>
          <w:p w:rsidR="00257DD1" w:rsidRPr="002120DB" w:rsidRDefault="00257DD1" w:rsidP="00E5120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E5120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1237,0</w:t>
            </w:r>
          </w:p>
          <w:p w:rsidR="00257DD1" w:rsidRPr="002120DB" w:rsidRDefault="00257DD1" w:rsidP="00E5120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E5120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191,0</w:t>
            </w:r>
          </w:p>
          <w:p w:rsidR="00257DD1" w:rsidRPr="002120DB" w:rsidRDefault="00257DD1" w:rsidP="00E5120E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  <w:vAlign w:val="bottom"/>
          </w:tcPr>
          <w:p w:rsidR="00257DD1" w:rsidRPr="002120DB" w:rsidRDefault="00257DD1" w:rsidP="00E512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422,1</w:t>
            </w:r>
          </w:p>
          <w:p w:rsidR="00257DD1" w:rsidRPr="002120DB" w:rsidRDefault="00257DD1" w:rsidP="00E512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413,9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Нижний Дженгутай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717,0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1242,5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196,6</w:t>
            </w:r>
          </w:p>
        </w:tc>
        <w:tc>
          <w:tcPr>
            <w:tcW w:w="1276" w:type="dxa"/>
          </w:tcPr>
          <w:p w:rsidR="00257DD1" w:rsidRPr="002120DB" w:rsidRDefault="00257DD1" w:rsidP="00E512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427,6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Нижнее Казанище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721,5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1244,4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198,5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429,6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«Халимбекаульский»: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Халимбекаул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Такалай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393D64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393D6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737,3</w:t>
            </w:r>
          </w:p>
          <w:p w:rsidR="00257DD1" w:rsidRPr="002120DB" w:rsidRDefault="00257DD1" w:rsidP="00393D6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93D64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393D6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1260,3</w:t>
            </w:r>
          </w:p>
          <w:p w:rsidR="00257DD1" w:rsidRPr="002120DB" w:rsidRDefault="00257DD1" w:rsidP="00393D6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393D64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393D6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214,4</w:t>
            </w:r>
          </w:p>
          <w:p w:rsidR="00257DD1" w:rsidRPr="002120DB" w:rsidRDefault="00257DD1" w:rsidP="00393D6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  <w:vAlign w:val="bottom"/>
          </w:tcPr>
          <w:p w:rsidR="00257DD1" w:rsidRPr="002120DB" w:rsidRDefault="00257DD1" w:rsidP="00393D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445,4</w:t>
            </w:r>
          </w:p>
          <w:p w:rsidR="00257DD1" w:rsidRPr="002120DB" w:rsidRDefault="00257DD1" w:rsidP="00393D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413,9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  <w:vAlign w:val="bottom"/>
          </w:tcPr>
          <w:p w:rsidR="00257DD1" w:rsidRPr="002120DB" w:rsidRDefault="00257DD1" w:rsidP="00393D6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«Чанкурбинский»:</w:t>
            </w:r>
          </w:p>
          <w:p w:rsidR="00257DD1" w:rsidRPr="002120DB" w:rsidRDefault="00257DD1" w:rsidP="00393D6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Чанкурбе</w:t>
            </w:r>
          </w:p>
          <w:p w:rsidR="00257DD1" w:rsidRPr="002120DB" w:rsidRDefault="00257DD1" w:rsidP="00393D6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Качкалык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57DD1" w:rsidRPr="002120DB" w:rsidRDefault="00257DD1" w:rsidP="00454FF8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454FF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717,5</w:t>
            </w:r>
          </w:p>
          <w:p w:rsidR="00257DD1" w:rsidRPr="002120DB" w:rsidRDefault="00257DD1" w:rsidP="00454FF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center"/>
          </w:tcPr>
          <w:p w:rsidR="00257DD1" w:rsidRPr="002120DB" w:rsidRDefault="00257DD1" w:rsidP="00454FF8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454FF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1240,4</w:t>
            </w:r>
          </w:p>
          <w:p w:rsidR="00257DD1" w:rsidRPr="002120DB" w:rsidRDefault="00257DD1" w:rsidP="00454FF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center"/>
          </w:tcPr>
          <w:p w:rsidR="00257DD1" w:rsidRPr="002120DB" w:rsidRDefault="00257DD1" w:rsidP="00454FF8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454FF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194,5</w:t>
            </w:r>
          </w:p>
          <w:p w:rsidR="00257DD1" w:rsidRPr="002120DB" w:rsidRDefault="00257DD1" w:rsidP="00454FF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  <w:vAlign w:val="bottom"/>
          </w:tcPr>
          <w:p w:rsidR="00257DD1" w:rsidRPr="002120DB" w:rsidRDefault="00257DD1" w:rsidP="00393D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425,6</w:t>
            </w:r>
          </w:p>
          <w:p w:rsidR="00257DD1" w:rsidRPr="002120DB" w:rsidRDefault="00257DD1" w:rsidP="00393D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413,9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Чиркей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413,9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«Эрпелинский»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716,3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1239,3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193,4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424,4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Гергебильский район: 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413,9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Гумбетовский район:  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Гунибский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«Бацадинский»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Бухты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Гонода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Гуниб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«Кегерский»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«Кородинский»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«Кудалинский»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«Тлогобский»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Мегеб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Обох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«Ругуджинский»: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Ругуджа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Малада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Мучула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Ункида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Хопор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0A78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0A78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423,8</w:t>
            </w:r>
          </w:p>
          <w:p w:rsidR="00257DD1" w:rsidRPr="002120DB" w:rsidRDefault="00257DD1" w:rsidP="000A78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420,2</w:t>
            </w:r>
          </w:p>
          <w:p w:rsidR="00257DD1" w:rsidRPr="002120DB" w:rsidRDefault="00257DD1" w:rsidP="000A78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420,2</w:t>
            </w:r>
          </w:p>
          <w:p w:rsidR="00257DD1" w:rsidRPr="002120DB" w:rsidRDefault="00257DD1" w:rsidP="000A78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420,2</w:t>
            </w:r>
          </w:p>
          <w:p w:rsidR="00257DD1" w:rsidRPr="002120DB" w:rsidRDefault="00257DD1" w:rsidP="000A78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Салта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«Согратлинский»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Хиндах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Хоточ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«Чохский»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«Шангодинский»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«Шуланинский»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Дахадаевский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«Аштынский»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912E6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«Бускринский»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«Гуладтынский»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Дибгалик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«Дибгашинский»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«Дуакарский»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Зильбачи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Зубанчи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«Ицаринский»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Калкни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«Курбачимахинский»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«Кищинский»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«Кудагинский»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Кунки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Меусиша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«Сутбукский»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«Трисанчинский»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«Урагинский»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«Ураринский»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«Уркарахский»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736,2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1259,1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E6AA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213,2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450,9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Харбук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Хуршни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«Цизгаринский»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Чишили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Морское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Кубачи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737C9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393D6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Дербентский район: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Аглоби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91B3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Араблинское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Белиджи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«Берикеевский»: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Берикей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Сегелер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711,8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1234,7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189,0</w:t>
            </w:r>
          </w:p>
          <w:p w:rsidR="00257DD1" w:rsidRPr="002120DB" w:rsidRDefault="00257DD1" w:rsidP="00D602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426,5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Великент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Геджух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713,0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1236,0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190,3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427,8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Деличобан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711,8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1234,7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189,0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426,5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Джалган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715,7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1238,7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192,8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430,5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Джемикент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711,8</w:t>
            </w:r>
          </w:p>
        </w:tc>
        <w:tc>
          <w:tcPr>
            <w:tcW w:w="1275" w:type="dxa"/>
          </w:tcPr>
          <w:p w:rsidR="00257DD1" w:rsidRPr="002120DB" w:rsidRDefault="00257DD1" w:rsidP="005356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1234,7</w:t>
            </w:r>
          </w:p>
        </w:tc>
        <w:tc>
          <w:tcPr>
            <w:tcW w:w="1418" w:type="dxa"/>
          </w:tcPr>
          <w:p w:rsidR="00257DD1" w:rsidRPr="002120DB" w:rsidRDefault="00257DD1" w:rsidP="00DE6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188,8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426,5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«Зидьян-Казмалярский»: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Зидьян-Казмаляр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Зидьян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709,3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5356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5356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1232,3</w:t>
            </w:r>
          </w:p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186,4</w:t>
            </w:r>
          </w:p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424,1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Кала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722,7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1245,7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Куллар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722,7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1245,7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Митаги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Мугарты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Нюгди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«Первомайский»: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Имени Мичурина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Андреевка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Юный Пахарь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Рыбзавод-51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722,7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1245,7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«Рубасский»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Рукель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709,3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1232,3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186,4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Сабнова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732,1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1255,1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209,2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446,9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Салик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711,8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1234,7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188,8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426,5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«Татлярский»: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Карадаглы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Татляр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722,7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1245,7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«Хазарский»: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Хазар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Нижний Джалган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Вавилово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Дюзлер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722,7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1245,7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«Чинарский»: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 Чинар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Бильгади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721,3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709,3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1244,2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1232,3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198,3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436,0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Падар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722,7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1245,7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199,8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Митаги-Казмаляр»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Музаим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Уллу-Теркеме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722,7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1245,7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199,8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 Белиджи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535621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F13B52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Мамедкала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726,2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1249,2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203,2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441,0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Докузпаринский район: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Казбековский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Алмак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«Артлухский»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Буртунай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Гертма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Гостала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Гуни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Дылым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724,0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1247,0</w:t>
            </w:r>
          </w:p>
        </w:tc>
        <w:tc>
          <w:tcPr>
            <w:tcW w:w="1418" w:type="dxa"/>
          </w:tcPr>
          <w:p w:rsidR="00257DD1" w:rsidRPr="002120DB" w:rsidRDefault="00257DD1" w:rsidP="00DE6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201,1</w:t>
            </w:r>
          </w:p>
        </w:tc>
        <w:tc>
          <w:tcPr>
            <w:tcW w:w="1276" w:type="dxa"/>
          </w:tcPr>
          <w:p w:rsidR="00257DD1" w:rsidRPr="002120DB" w:rsidRDefault="00257DD1" w:rsidP="005A4B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432,9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Инчха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Калининаул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718,1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1241,0</w:t>
            </w:r>
          </w:p>
        </w:tc>
        <w:tc>
          <w:tcPr>
            <w:tcW w:w="1418" w:type="dxa"/>
          </w:tcPr>
          <w:p w:rsidR="00257DD1" w:rsidRPr="002120DB" w:rsidRDefault="00257DD1" w:rsidP="00DE6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195,1</w:t>
            </w:r>
          </w:p>
        </w:tc>
        <w:tc>
          <w:tcPr>
            <w:tcW w:w="1276" w:type="dxa"/>
          </w:tcPr>
          <w:p w:rsidR="00257DD1" w:rsidRPr="002120DB" w:rsidRDefault="00257DD1" w:rsidP="005A4B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427,0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Ленинаул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728,9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1251,9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205,9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427,3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«Хубарский»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hanging="16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D91B34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 Дубки</w:t>
            </w:r>
          </w:p>
        </w:tc>
        <w:tc>
          <w:tcPr>
            <w:tcW w:w="992" w:type="dxa"/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675,8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Кайтагский район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 по всем поселениям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D444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504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DF4A6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Карабудахкентский район: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Аданак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Гели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9D1AC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3F1C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«Губденский»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9D1AC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Гурбуки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9D1AC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Доргели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9D1AC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Зеленоморск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737,4</w:t>
            </w:r>
          </w:p>
        </w:tc>
        <w:tc>
          <w:tcPr>
            <w:tcW w:w="1275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1260,4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214,4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452,2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948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Карабудахкент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9D1AC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«Какашуринский»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9D1AC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Параул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9D1AC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Уллубийаул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738,2</w:t>
            </w:r>
          </w:p>
        </w:tc>
        <w:tc>
          <w:tcPr>
            <w:tcW w:w="1275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1261,1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215,2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452,9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Агачаул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9D1AC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3F1C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Манаскент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9D1AC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3F1C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Манас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9D1AC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3F1C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поселок Ачи-Су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D4444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9D1ACF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F154EB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D10F3A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Каякентский район: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«Алхаджакентский»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711,8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1234,8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188,9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52D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426,6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Башлыкент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Герга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Джаванкент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711,8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1234,8</w:t>
            </w:r>
          </w:p>
        </w:tc>
        <w:tc>
          <w:tcPr>
            <w:tcW w:w="1418" w:type="dxa"/>
          </w:tcPr>
          <w:p w:rsidR="00257DD1" w:rsidRPr="002120DB" w:rsidRDefault="00257DD1" w:rsidP="00DE6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188,9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426,6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Дружба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Капкайкент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711,8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1234,8</w:t>
            </w:r>
          </w:p>
        </w:tc>
        <w:tc>
          <w:tcPr>
            <w:tcW w:w="1418" w:type="dxa"/>
          </w:tcPr>
          <w:p w:rsidR="00257DD1" w:rsidRPr="002120DB" w:rsidRDefault="00257DD1" w:rsidP="00DE6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188,9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426,6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Каранайаул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711,8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1234,8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188,9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426,6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«Каякентский»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«Нововикринский»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«Новокаякентский»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709,4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1232,4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E21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186,5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Первомайское»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«Сагаси-Дейбукский»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709,4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1232,4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186,5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424,6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Усемикент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711,8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D8144C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1234,8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188,9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426,6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Утамыш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203C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C5673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Кизилюртовский район: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Акнада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723,5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1246,4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200,5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432,8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Гельбах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723,5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1246,4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200,5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432,8</w:t>
            </w:r>
          </w:p>
        </w:tc>
      </w:tr>
      <w:tr w:rsidR="00257DD1" w:rsidRPr="002120DB" w:rsidTr="00723294">
        <w:trPr>
          <w:cantSplit/>
          <w:trHeight w:val="541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«Зубутли-Миатлинский»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723,5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1246,4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200,5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432,8</w:t>
            </w:r>
          </w:p>
        </w:tc>
      </w:tr>
      <w:tr w:rsidR="00257DD1" w:rsidRPr="002120DB" w:rsidTr="00723294">
        <w:trPr>
          <w:cantSplit/>
          <w:trHeight w:val="277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Кироваул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723,5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1246,4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200,5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432,8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Комсомольское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723,5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1246,4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200,5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432,8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Кульзеб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749,8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1272,8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226,8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459,2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Миатли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723,5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1246,4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200,5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432,8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«Нечаевский»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723,5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1246,4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200,5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432,8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Нижний Чирюрт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723,5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1246,4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200,5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432,8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Новый Чиркей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746,0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1269,0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223,1</w:t>
            </w:r>
          </w:p>
        </w:tc>
        <w:tc>
          <w:tcPr>
            <w:tcW w:w="1276" w:type="dxa"/>
          </w:tcPr>
          <w:p w:rsidR="00257DD1" w:rsidRPr="002120DB" w:rsidRDefault="00257DD1" w:rsidP="005A4B8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443,5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«Стальский»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745,3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1268,3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222,3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454,7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Султан-Янги-Юрт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723,5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1243,2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197,3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429,6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Чонтаул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723,5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3F1C3D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1246,4</w:t>
            </w:r>
          </w:p>
        </w:tc>
        <w:tc>
          <w:tcPr>
            <w:tcW w:w="1418" w:type="dxa"/>
          </w:tcPr>
          <w:p w:rsidR="00257DD1" w:rsidRPr="002120DB" w:rsidRDefault="00257DD1" w:rsidP="00FE2147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200,5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432,8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Кизлярский район: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«Аверьяновский»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«Александрийский»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722,9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1245,9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199,9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436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«Большеарешевский»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719,0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1241,9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551D7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196,0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436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«Большебредихинский»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«Большезадоевский»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722,9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1245,9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199,9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«Брянский»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719,0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1241,9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551D7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196,0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«Впередовский»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719,0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1241,9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551D7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196,0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«Кардоновский»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«Кизлярский»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«Косякинский»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«Крайновский»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722,9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1245,9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199,9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431,8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«Красноармейский»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«Малоарешевский»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719,0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1241,9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551D7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196,0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A436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Новый  Бирюзяк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3E0B33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 «Новокохановский»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«Новосеребряковский»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719,0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1241,9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551D7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196,0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F52D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Огузер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719,0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1241,9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551D7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196,0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Тушиловка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719,0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1241,9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551D7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196,0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«Цветковский»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719,0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1241,9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551D7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196,0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«Черняевский»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719,0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1241,9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551D7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196,0</w:t>
            </w:r>
          </w:p>
        </w:tc>
        <w:tc>
          <w:tcPr>
            <w:tcW w:w="1276" w:type="dxa"/>
          </w:tcPr>
          <w:p w:rsidR="00257DD1" w:rsidRPr="002120DB" w:rsidRDefault="00257DD1" w:rsidP="00F52D5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427,9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«Южный»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«Яснополянский»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  <w:vAlign w:val="bottom"/>
          </w:tcPr>
          <w:p w:rsidR="00257DD1" w:rsidRPr="002120DB" w:rsidRDefault="00257DD1" w:rsidP="00984DA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Кулинский район: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Кумторкалинский район: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Аджидада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Алмало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F1C3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«Коркмаскалинский»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F1C3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Темиргое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F1C3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Учкент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F1C3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Шамхал-Янги-Юрт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F1C3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D24AE4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 поселок Тюбе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860690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801,4</w:t>
            </w:r>
          </w:p>
        </w:tc>
        <w:tc>
          <w:tcPr>
            <w:tcW w:w="1275" w:type="dxa"/>
          </w:tcPr>
          <w:p w:rsidR="00257DD1" w:rsidRPr="002120DB" w:rsidRDefault="00257DD1" w:rsidP="003F1C3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1326,9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AF522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278,4</w:t>
            </w: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510,7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Курахский район: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3F1C3D">
            <w:pPr>
              <w:ind w:firstLine="0"/>
              <w:jc w:val="center"/>
              <w:rPr>
                <w:szCs w:val="28"/>
              </w:rPr>
            </w:pPr>
          </w:p>
          <w:p w:rsidR="00257DD1" w:rsidRPr="002120DB" w:rsidRDefault="00257DD1" w:rsidP="003F1C3D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Лакский район: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«Буршинский»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«Камахальский»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«Карашинский»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Кара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«Кубинский»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«Кубринский»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«Кулушацкий»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«Куминский»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«Кумухский»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429,8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«Кундынский»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«Курлинский»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«Унчукатлинский»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Хулисма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«Хунинский»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«Хуринский»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«Хурхинский»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Шара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«Шовкринский»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6118B6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Левашинский район:   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726,7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203,7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435,0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Магарамкентский район: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Новолакский район: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Ахар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718,6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195,9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Банайюрт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Гамиях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721,8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1244,7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198,8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«Дучинский» 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Дучи  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Ницовкра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718,6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1241,6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195,9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«Новокулинский» 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Новокули</w:t>
            </w:r>
          </w:p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Чаравали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720,7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1243,6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197,7</w:t>
            </w: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Новолакское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718,6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1241,6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195,6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 «Новомехельтинский»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Новочуртах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723,3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1246,3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200,4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Тухчар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732,2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1255,1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209,2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Чапаево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718,6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1241,6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195,6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Шушия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718,6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1241,6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195,6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Ямансу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Ногайский район:          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708,5</w:t>
            </w:r>
          </w:p>
        </w:tc>
        <w:tc>
          <w:tcPr>
            <w:tcW w:w="1275" w:type="dxa"/>
          </w:tcPr>
          <w:p w:rsidR="00257DD1" w:rsidRPr="002120DB" w:rsidRDefault="00257DD1" w:rsidP="00703D5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1231,5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414,7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Рутульский район:         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413,9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Сергокалинский район: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713,8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1236,8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AF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190,9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Сулейман-Стальский район: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«Алкадарский»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847F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AF522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       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«Ашага-Стальский»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bCs/>
                <w:szCs w:val="28"/>
              </w:rPr>
            </w:pPr>
          </w:p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«Герейхановский»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Даркуш-Казмаляр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«Испикский»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«Касумкентский»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720,4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1243,4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197,5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426,0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«Карчагский»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Куркент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«Новомакинский»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Орта-Стал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«Уллугатагский»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«Цмурский»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«Шихикентский»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Хпюк 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E2C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Эминхюр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1E2C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Юхари-Стал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1238,8</w:t>
            </w:r>
          </w:p>
        </w:tc>
        <w:tc>
          <w:tcPr>
            <w:tcW w:w="1418" w:type="dxa"/>
          </w:tcPr>
          <w:p w:rsidR="00257DD1" w:rsidRPr="002120DB" w:rsidRDefault="00257DD1" w:rsidP="00AF5225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192,9</w:t>
            </w: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Табасаранский район: 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3E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421,3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Тарумовский район: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село Александро-Невское»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57DD1" w:rsidRPr="002120DB" w:rsidRDefault="00257DD1" w:rsidP="002847F8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3C368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«Калиновский»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3C368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Карабаглы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AF522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Коктюбей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3C368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«Новогеоргиевский»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3C368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Новодмитриевка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3C368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Новоромановка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3C368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Раздолье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3C368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«Таловский»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3C368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Тарумовка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711,8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1234,8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AF5225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188,9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«Уллубиевский»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3C368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«Юрковский»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3C368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Кочубей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3E0B3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bCs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B7102C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1228,8</w:t>
            </w:r>
          </w:p>
        </w:tc>
        <w:tc>
          <w:tcPr>
            <w:tcW w:w="1418" w:type="dxa"/>
            <w:vAlign w:val="bottom"/>
          </w:tcPr>
          <w:p w:rsidR="00257DD1" w:rsidRPr="002120DB" w:rsidRDefault="00257DD1" w:rsidP="003C368F">
            <w:pPr>
              <w:ind w:firstLine="0"/>
              <w:jc w:val="center"/>
              <w:rPr>
                <w:bCs/>
                <w:szCs w:val="28"/>
              </w:rPr>
            </w:pPr>
            <w:r w:rsidRPr="002120DB">
              <w:rPr>
                <w:bCs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Тляратинский район:  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Унцукульский район: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«Араканский»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Ашильта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«Балаханский»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Гимры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442,6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Ирганай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509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«Иштибуринский»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509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«Кахабросинский»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«Майданский»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509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«Унцукульский»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Харачи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Цатаних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 поселок Шамилькала    </w:t>
            </w:r>
          </w:p>
        </w:tc>
        <w:tc>
          <w:tcPr>
            <w:tcW w:w="992" w:type="dxa"/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433,9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442,6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Хасавюртовский район: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3E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E418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B71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E418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E418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415,2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Хивский район:            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3E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705,8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B71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1228,8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Хунзахский район:         </w:t>
            </w:r>
          </w:p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413,9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Цумадинский район:   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Цунтинский район:         </w:t>
            </w:r>
            <w:r w:rsidRPr="002120D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Бежтинский участок:  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414,1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район: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509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«Арчибский»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509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«Гилибский»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«Гочадинский»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509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«Гочобский»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509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«Дусрахский»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509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«Ирибский»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509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«Магарский»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Мугурух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сельсовет «Суметинский»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C509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«Цурибский»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432,2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Чарода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Шалиб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02514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Цадах 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20DE3">
            <w:pPr>
              <w:ind w:firstLine="0"/>
              <w:jc w:val="center"/>
              <w:rPr>
                <w:szCs w:val="28"/>
              </w:rPr>
            </w:pPr>
            <w:r w:rsidRPr="002120DB">
              <w:rPr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Шамильский район:         по всем поселениям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420,2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Буйнакск            </w:t>
            </w:r>
          </w:p>
        </w:tc>
        <w:tc>
          <w:tcPr>
            <w:tcW w:w="992" w:type="dxa"/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546,7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788,9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1311,8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265,9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Дагестанские Огни   </w:t>
            </w:r>
          </w:p>
        </w:tc>
        <w:tc>
          <w:tcPr>
            <w:tcW w:w="992" w:type="dxa"/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523,3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786,5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1312,8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263,6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Дербент             </w:t>
            </w:r>
          </w:p>
        </w:tc>
        <w:tc>
          <w:tcPr>
            <w:tcW w:w="992" w:type="dxa"/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620,1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868,5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1389,3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336,9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Избербаш            </w:t>
            </w:r>
          </w:p>
        </w:tc>
        <w:tc>
          <w:tcPr>
            <w:tcW w:w="992" w:type="dxa"/>
          </w:tcPr>
          <w:p w:rsidR="00257DD1" w:rsidRPr="002120DB" w:rsidRDefault="00257DD1" w:rsidP="007D7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707,1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834,2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1357,1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311,2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Каспийск            </w:t>
            </w:r>
          </w:p>
        </w:tc>
        <w:tc>
          <w:tcPr>
            <w:tcW w:w="992" w:type="dxa"/>
          </w:tcPr>
          <w:p w:rsidR="00257DD1" w:rsidRPr="002120DB" w:rsidRDefault="00257DD1" w:rsidP="005318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933,3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853,8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1377,2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330,9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Кизилюрт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776,3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881,6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1383,1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358,6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Старый Бавтугай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756,7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1279,6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233,7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Бавтугай          </w:t>
            </w:r>
          </w:p>
        </w:tc>
        <w:tc>
          <w:tcPr>
            <w:tcW w:w="992" w:type="dxa"/>
          </w:tcPr>
          <w:p w:rsidR="00257DD1" w:rsidRPr="002120DB" w:rsidRDefault="00257DD1" w:rsidP="005318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578,9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807,9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1330,9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284,9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Новый Сулак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830,3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839,9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1362,8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316,9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Кизляр              </w:t>
            </w:r>
          </w:p>
        </w:tc>
        <w:tc>
          <w:tcPr>
            <w:tcW w:w="992" w:type="dxa"/>
          </w:tcPr>
          <w:p w:rsidR="00257DD1" w:rsidRPr="002120DB" w:rsidRDefault="00257DD1" w:rsidP="005318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836,0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841,3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1364,5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318,8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Комсомольский  </w:t>
            </w:r>
          </w:p>
        </w:tc>
        <w:tc>
          <w:tcPr>
            <w:tcW w:w="992" w:type="dxa"/>
          </w:tcPr>
          <w:p w:rsidR="00257DD1" w:rsidRPr="002120DB" w:rsidRDefault="00257DD1" w:rsidP="005318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774,8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841,3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1364,5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318,8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Махачкала           </w:t>
            </w:r>
          </w:p>
        </w:tc>
        <w:tc>
          <w:tcPr>
            <w:tcW w:w="992" w:type="dxa"/>
          </w:tcPr>
          <w:p w:rsidR="00257DD1" w:rsidRPr="002120DB" w:rsidRDefault="00257DD1" w:rsidP="005318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900,2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889,7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1415,7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366,7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Ленинкент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850,7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1373,6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327,7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Шамхал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833,6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1356,6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310,6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Сулак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756,6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1313,7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267,8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Семендер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873,5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1396,4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336,3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714C3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Новый Кяхулай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873,5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1396,4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249,0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Тарки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873,5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1396,4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Альбурикент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873,5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1396,4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поселок Кяхулай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839,2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1396,4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Красноармейское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803,0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1325,9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280,0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Талги      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746,6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1289,5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257,9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Богатыревка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775,9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1298,9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151,5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Шамхал-Термен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783,1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1306,1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260,2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Новый Хушет  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809,6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1332,6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286,7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село Остров Чечень        </w:t>
            </w:r>
          </w:p>
        </w:tc>
        <w:tc>
          <w:tcPr>
            <w:tcW w:w="992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Хасавюрт            </w:t>
            </w:r>
          </w:p>
        </w:tc>
        <w:tc>
          <w:tcPr>
            <w:tcW w:w="992" w:type="dxa"/>
          </w:tcPr>
          <w:p w:rsidR="00257DD1" w:rsidRPr="002120DB" w:rsidRDefault="00257DD1" w:rsidP="005318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505,1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819,5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1343,1</w:t>
            </w:r>
          </w:p>
        </w:tc>
        <w:tc>
          <w:tcPr>
            <w:tcW w:w="1418" w:type="dxa"/>
          </w:tcPr>
          <w:p w:rsidR="00257DD1" w:rsidRPr="002120DB" w:rsidRDefault="00257DD1" w:rsidP="00F46C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296,5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DD1" w:rsidRPr="002120DB" w:rsidTr="00723294">
        <w:trPr>
          <w:cantSplit/>
          <w:trHeight w:val="240"/>
        </w:trPr>
        <w:tc>
          <w:tcPr>
            <w:tcW w:w="3402" w:type="dxa"/>
            <w:gridSpan w:val="2"/>
          </w:tcPr>
          <w:p w:rsidR="00257DD1" w:rsidRPr="002120DB" w:rsidRDefault="00257DD1" w:rsidP="00BB12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 xml:space="preserve">город Южно-Сухокумск      </w:t>
            </w:r>
          </w:p>
        </w:tc>
        <w:tc>
          <w:tcPr>
            <w:tcW w:w="992" w:type="dxa"/>
          </w:tcPr>
          <w:p w:rsidR="00257DD1" w:rsidRPr="002120DB" w:rsidRDefault="00257DD1" w:rsidP="005318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628,0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810,6</w:t>
            </w:r>
          </w:p>
        </w:tc>
        <w:tc>
          <w:tcPr>
            <w:tcW w:w="1275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1333,5</w:t>
            </w:r>
          </w:p>
        </w:tc>
        <w:tc>
          <w:tcPr>
            <w:tcW w:w="1418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DB">
              <w:rPr>
                <w:rFonts w:ascii="Times New Roman" w:hAnsi="Times New Roman" w:cs="Times New Roman"/>
                <w:sz w:val="28"/>
                <w:szCs w:val="28"/>
              </w:rPr>
              <w:t>287,6</w:t>
            </w:r>
          </w:p>
        </w:tc>
        <w:tc>
          <w:tcPr>
            <w:tcW w:w="1276" w:type="dxa"/>
          </w:tcPr>
          <w:p w:rsidR="00257DD1" w:rsidRPr="002120DB" w:rsidRDefault="00257DD1" w:rsidP="00114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7DD1" w:rsidRPr="00A26E9C" w:rsidRDefault="00257DD1">
      <w:pPr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</w:p>
    <w:p w:rsidR="00257DD1" w:rsidRPr="00A26E9C" w:rsidRDefault="00257DD1">
      <w:pPr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––––––––––––––––––––––</w:t>
      </w:r>
    </w:p>
    <w:p w:rsidR="00257DD1" w:rsidRDefault="00257DD1">
      <w:pPr>
        <w:rPr>
          <w:szCs w:val="28"/>
        </w:rPr>
      </w:pPr>
    </w:p>
    <w:p w:rsidR="00257DD1" w:rsidRPr="009C4BE0" w:rsidRDefault="00257DD1">
      <w:pPr>
        <w:rPr>
          <w:sz w:val="12"/>
          <w:szCs w:val="12"/>
        </w:rPr>
      </w:pPr>
      <w:r w:rsidRPr="009C4BE0">
        <w:rPr>
          <w:sz w:val="12"/>
          <w:szCs w:val="12"/>
        </w:rPr>
        <w:t>приложение 20.03.13 УГ</w:t>
      </w:r>
    </w:p>
    <w:sectPr w:rsidR="00257DD1" w:rsidRPr="009C4BE0" w:rsidSect="00F60854">
      <w:headerReference w:type="default" r:id="rId6"/>
      <w:pgSz w:w="11906" w:h="16838"/>
      <w:pgMar w:top="1134" w:right="567" w:bottom="127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DD1" w:rsidRDefault="00257DD1" w:rsidP="0039115A">
      <w:pPr>
        <w:spacing w:line="240" w:lineRule="auto"/>
      </w:pPr>
      <w:r>
        <w:separator/>
      </w:r>
    </w:p>
  </w:endnote>
  <w:endnote w:type="continuationSeparator" w:id="1">
    <w:p w:rsidR="00257DD1" w:rsidRDefault="00257DD1" w:rsidP="0039115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DD1" w:rsidRDefault="00257DD1" w:rsidP="0039115A">
      <w:pPr>
        <w:spacing w:line="240" w:lineRule="auto"/>
      </w:pPr>
      <w:r>
        <w:separator/>
      </w:r>
    </w:p>
  </w:footnote>
  <w:footnote w:type="continuationSeparator" w:id="1">
    <w:p w:rsidR="00257DD1" w:rsidRDefault="00257DD1" w:rsidP="0039115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DD1" w:rsidRDefault="00257DD1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257DD1" w:rsidRDefault="00257DD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ACE"/>
    <w:rsid w:val="00000BB9"/>
    <w:rsid w:val="00002580"/>
    <w:rsid w:val="00003410"/>
    <w:rsid w:val="0000359B"/>
    <w:rsid w:val="00004D91"/>
    <w:rsid w:val="0001146E"/>
    <w:rsid w:val="00013A54"/>
    <w:rsid w:val="00014D89"/>
    <w:rsid w:val="00016545"/>
    <w:rsid w:val="00016790"/>
    <w:rsid w:val="00020856"/>
    <w:rsid w:val="00020E89"/>
    <w:rsid w:val="00020FE8"/>
    <w:rsid w:val="0002461F"/>
    <w:rsid w:val="0002514D"/>
    <w:rsid w:val="00026B42"/>
    <w:rsid w:val="0002779E"/>
    <w:rsid w:val="00033AF7"/>
    <w:rsid w:val="00033CC0"/>
    <w:rsid w:val="000355AF"/>
    <w:rsid w:val="00035F36"/>
    <w:rsid w:val="00040338"/>
    <w:rsid w:val="00040D6A"/>
    <w:rsid w:val="00040EAA"/>
    <w:rsid w:val="00041069"/>
    <w:rsid w:val="00041601"/>
    <w:rsid w:val="00042AAF"/>
    <w:rsid w:val="00044380"/>
    <w:rsid w:val="0004724D"/>
    <w:rsid w:val="0004793E"/>
    <w:rsid w:val="0005012E"/>
    <w:rsid w:val="00050C4F"/>
    <w:rsid w:val="00050D26"/>
    <w:rsid w:val="00052A5D"/>
    <w:rsid w:val="000555F2"/>
    <w:rsid w:val="00055E1B"/>
    <w:rsid w:val="00056B43"/>
    <w:rsid w:val="00056F2D"/>
    <w:rsid w:val="0005719B"/>
    <w:rsid w:val="00057C4F"/>
    <w:rsid w:val="000615AD"/>
    <w:rsid w:val="00061970"/>
    <w:rsid w:val="0006231E"/>
    <w:rsid w:val="00063656"/>
    <w:rsid w:val="0006423D"/>
    <w:rsid w:val="00064B0C"/>
    <w:rsid w:val="00065862"/>
    <w:rsid w:val="00065BCE"/>
    <w:rsid w:val="00070B69"/>
    <w:rsid w:val="0007152C"/>
    <w:rsid w:val="00074B25"/>
    <w:rsid w:val="0007650E"/>
    <w:rsid w:val="00076E68"/>
    <w:rsid w:val="000804AF"/>
    <w:rsid w:val="000809CA"/>
    <w:rsid w:val="000810C0"/>
    <w:rsid w:val="00081AEC"/>
    <w:rsid w:val="00083DFD"/>
    <w:rsid w:val="00084819"/>
    <w:rsid w:val="0008529A"/>
    <w:rsid w:val="00086256"/>
    <w:rsid w:val="00087279"/>
    <w:rsid w:val="0009108A"/>
    <w:rsid w:val="00091E3C"/>
    <w:rsid w:val="00092AEF"/>
    <w:rsid w:val="00095F5F"/>
    <w:rsid w:val="000962C0"/>
    <w:rsid w:val="000966D4"/>
    <w:rsid w:val="00096AF8"/>
    <w:rsid w:val="000972BB"/>
    <w:rsid w:val="000973DE"/>
    <w:rsid w:val="00097A37"/>
    <w:rsid w:val="00097F28"/>
    <w:rsid w:val="000A0016"/>
    <w:rsid w:val="000A2CB5"/>
    <w:rsid w:val="000A31B8"/>
    <w:rsid w:val="000A784C"/>
    <w:rsid w:val="000A7995"/>
    <w:rsid w:val="000A7FFA"/>
    <w:rsid w:val="000B06BA"/>
    <w:rsid w:val="000B2FD8"/>
    <w:rsid w:val="000B3EC1"/>
    <w:rsid w:val="000B50EF"/>
    <w:rsid w:val="000B5E31"/>
    <w:rsid w:val="000B6AA8"/>
    <w:rsid w:val="000C0C06"/>
    <w:rsid w:val="000C4EC2"/>
    <w:rsid w:val="000C57D5"/>
    <w:rsid w:val="000C5ED0"/>
    <w:rsid w:val="000C6401"/>
    <w:rsid w:val="000C67BA"/>
    <w:rsid w:val="000D008F"/>
    <w:rsid w:val="000D0C38"/>
    <w:rsid w:val="000D32AC"/>
    <w:rsid w:val="000D5CA3"/>
    <w:rsid w:val="000E11DA"/>
    <w:rsid w:val="000E218B"/>
    <w:rsid w:val="000E29C8"/>
    <w:rsid w:val="000E2F33"/>
    <w:rsid w:val="000E3174"/>
    <w:rsid w:val="000E44DA"/>
    <w:rsid w:val="000E48D6"/>
    <w:rsid w:val="000E4E76"/>
    <w:rsid w:val="000E616A"/>
    <w:rsid w:val="000E72A7"/>
    <w:rsid w:val="000F1EBA"/>
    <w:rsid w:val="000F403F"/>
    <w:rsid w:val="000F421F"/>
    <w:rsid w:val="000F42B7"/>
    <w:rsid w:val="000F52EB"/>
    <w:rsid w:val="000F5BDF"/>
    <w:rsid w:val="000F5E7A"/>
    <w:rsid w:val="000F6AD2"/>
    <w:rsid w:val="00102E4B"/>
    <w:rsid w:val="00103A48"/>
    <w:rsid w:val="00103D2E"/>
    <w:rsid w:val="0010459E"/>
    <w:rsid w:val="00104BB0"/>
    <w:rsid w:val="0010591F"/>
    <w:rsid w:val="0011165F"/>
    <w:rsid w:val="00111FF9"/>
    <w:rsid w:val="00112A6F"/>
    <w:rsid w:val="00112BCB"/>
    <w:rsid w:val="00113DBC"/>
    <w:rsid w:val="001141FB"/>
    <w:rsid w:val="00115F1A"/>
    <w:rsid w:val="00120DE3"/>
    <w:rsid w:val="00122683"/>
    <w:rsid w:val="00123E91"/>
    <w:rsid w:val="0013006B"/>
    <w:rsid w:val="00131527"/>
    <w:rsid w:val="001353AB"/>
    <w:rsid w:val="001367DC"/>
    <w:rsid w:val="00140369"/>
    <w:rsid w:val="00142C33"/>
    <w:rsid w:val="00142E4A"/>
    <w:rsid w:val="00144708"/>
    <w:rsid w:val="001456FE"/>
    <w:rsid w:val="0014620E"/>
    <w:rsid w:val="00150212"/>
    <w:rsid w:val="00153E13"/>
    <w:rsid w:val="00154067"/>
    <w:rsid w:val="0015486D"/>
    <w:rsid w:val="00155619"/>
    <w:rsid w:val="001609FB"/>
    <w:rsid w:val="00160F57"/>
    <w:rsid w:val="00161378"/>
    <w:rsid w:val="00161FBD"/>
    <w:rsid w:val="00165914"/>
    <w:rsid w:val="00165D8F"/>
    <w:rsid w:val="001713E0"/>
    <w:rsid w:val="0017198E"/>
    <w:rsid w:val="00174D9F"/>
    <w:rsid w:val="00177EE6"/>
    <w:rsid w:val="00180A12"/>
    <w:rsid w:val="0018163D"/>
    <w:rsid w:val="0018235D"/>
    <w:rsid w:val="001841F3"/>
    <w:rsid w:val="00185A82"/>
    <w:rsid w:val="00186281"/>
    <w:rsid w:val="001872AD"/>
    <w:rsid w:val="001910B8"/>
    <w:rsid w:val="00192164"/>
    <w:rsid w:val="00193448"/>
    <w:rsid w:val="00194850"/>
    <w:rsid w:val="00196186"/>
    <w:rsid w:val="001973E9"/>
    <w:rsid w:val="00197A2B"/>
    <w:rsid w:val="00197CD8"/>
    <w:rsid w:val="001A0C82"/>
    <w:rsid w:val="001A0D13"/>
    <w:rsid w:val="001A547A"/>
    <w:rsid w:val="001A6F7A"/>
    <w:rsid w:val="001B1032"/>
    <w:rsid w:val="001B3881"/>
    <w:rsid w:val="001B5672"/>
    <w:rsid w:val="001C3CAC"/>
    <w:rsid w:val="001C58B9"/>
    <w:rsid w:val="001C6807"/>
    <w:rsid w:val="001C72F4"/>
    <w:rsid w:val="001D0081"/>
    <w:rsid w:val="001D020E"/>
    <w:rsid w:val="001D02F4"/>
    <w:rsid w:val="001D219A"/>
    <w:rsid w:val="001D288D"/>
    <w:rsid w:val="001D4858"/>
    <w:rsid w:val="001D57A3"/>
    <w:rsid w:val="001D7983"/>
    <w:rsid w:val="001E2CD1"/>
    <w:rsid w:val="001E488C"/>
    <w:rsid w:val="001F0207"/>
    <w:rsid w:val="001F1051"/>
    <w:rsid w:val="001F1091"/>
    <w:rsid w:val="001F30CF"/>
    <w:rsid w:val="001F33C7"/>
    <w:rsid w:val="00203C7F"/>
    <w:rsid w:val="00203ECD"/>
    <w:rsid w:val="0020485D"/>
    <w:rsid w:val="002055EA"/>
    <w:rsid w:val="00205DB1"/>
    <w:rsid w:val="00206502"/>
    <w:rsid w:val="0020741D"/>
    <w:rsid w:val="00210E01"/>
    <w:rsid w:val="002120DB"/>
    <w:rsid w:val="00213111"/>
    <w:rsid w:val="00213559"/>
    <w:rsid w:val="0021509C"/>
    <w:rsid w:val="00215DB4"/>
    <w:rsid w:val="00216113"/>
    <w:rsid w:val="00217F36"/>
    <w:rsid w:val="00220921"/>
    <w:rsid w:val="00220BC1"/>
    <w:rsid w:val="00221785"/>
    <w:rsid w:val="00224164"/>
    <w:rsid w:val="00224AC7"/>
    <w:rsid w:val="00226FFA"/>
    <w:rsid w:val="002276BB"/>
    <w:rsid w:val="00227CBA"/>
    <w:rsid w:val="002303DD"/>
    <w:rsid w:val="00230B95"/>
    <w:rsid w:val="0023136E"/>
    <w:rsid w:val="0023142B"/>
    <w:rsid w:val="00231C05"/>
    <w:rsid w:val="00232834"/>
    <w:rsid w:val="00235425"/>
    <w:rsid w:val="00236B53"/>
    <w:rsid w:val="00236E1D"/>
    <w:rsid w:val="00236F38"/>
    <w:rsid w:val="0023748F"/>
    <w:rsid w:val="002425C6"/>
    <w:rsid w:val="0024468B"/>
    <w:rsid w:val="002466CB"/>
    <w:rsid w:val="00247A3C"/>
    <w:rsid w:val="00250E9C"/>
    <w:rsid w:val="002550F1"/>
    <w:rsid w:val="00255D94"/>
    <w:rsid w:val="00256CA0"/>
    <w:rsid w:val="00257DD1"/>
    <w:rsid w:val="0026000A"/>
    <w:rsid w:val="00260352"/>
    <w:rsid w:val="00260D18"/>
    <w:rsid w:val="00263DC7"/>
    <w:rsid w:val="0026467D"/>
    <w:rsid w:val="00264E67"/>
    <w:rsid w:val="0026798C"/>
    <w:rsid w:val="00267A0D"/>
    <w:rsid w:val="00270719"/>
    <w:rsid w:val="002710E3"/>
    <w:rsid w:val="00271B86"/>
    <w:rsid w:val="00275954"/>
    <w:rsid w:val="002768F9"/>
    <w:rsid w:val="00280114"/>
    <w:rsid w:val="00280203"/>
    <w:rsid w:val="00280CE4"/>
    <w:rsid w:val="002837A7"/>
    <w:rsid w:val="002847F8"/>
    <w:rsid w:val="00284CE9"/>
    <w:rsid w:val="002851F4"/>
    <w:rsid w:val="00286AD2"/>
    <w:rsid w:val="002875E2"/>
    <w:rsid w:val="002900D8"/>
    <w:rsid w:val="002902C2"/>
    <w:rsid w:val="0029082A"/>
    <w:rsid w:val="0029092D"/>
    <w:rsid w:val="00290B78"/>
    <w:rsid w:val="002912E6"/>
    <w:rsid w:val="0029257D"/>
    <w:rsid w:val="00292A62"/>
    <w:rsid w:val="002930FF"/>
    <w:rsid w:val="00294EFC"/>
    <w:rsid w:val="002953B5"/>
    <w:rsid w:val="002A12A4"/>
    <w:rsid w:val="002A2653"/>
    <w:rsid w:val="002A467F"/>
    <w:rsid w:val="002A5CCB"/>
    <w:rsid w:val="002A668A"/>
    <w:rsid w:val="002B1843"/>
    <w:rsid w:val="002B4A06"/>
    <w:rsid w:val="002B4BE8"/>
    <w:rsid w:val="002C0F51"/>
    <w:rsid w:val="002C1770"/>
    <w:rsid w:val="002C19ED"/>
    <w:rsid w:val="002C43C3"/>
    <w:rsid w:val="002C4908"/>
    <w:rsid w:val="002C4EF4"/>
    <w:rsid w:val="002C5567"/>
    <w:rsid w:val="002C5B89"/>
    <w:rsid w:val="002C716A"/>
    <w:rsid w:val="002C7A86"/>
    <w:rsid w:val="002D0F82"/>
    <w:rsid w:val="002D1A3C"/>
    <w:rsid w:val="002D347F"/>
    <w:rsid w:val="002D4E2A"/>
    <w:rsid w:val="002D5ED4"/>
    <w:rsid w:val="002E02AD"/>
    <w:rsid w:val="002E0ACD"/>
    <w:rsid w:val="002E4D92"/>
    <w:rsid w:val="002E5817"/>
    <w:rsid w:val="002E5F62"/>
    <w:rsid w:val="002E6415"/>
    <w:rsid w:val="002E73C3"/>
    <w:rsid w:val="002E7C7D"/>
    <w:rsid w:val="002E7E00"/>
    <w:rsid w:val="002F0E36"/>
    <w:rsid w:val="002F1C96"/>
    <w:rsid w:val="002F2503"/>
    <w:rsid w:val="002F29CC"/>
    <w:rsid w:val="002F5239"/>
    <w:rsid w:val="002F5461"/>
    <w:rsid w:val="002F7150"/>
    <w:rsid w:val="0030304C"/>
    <w:rsid w:val="00303F76"/>
    <w:rsid w:val="0030408A"/>
    <w:rsid w:val="0030435C"/>
    <w:rsid w:val="003046B4"/>
    <w:rsid w:val="0030492A"/>
    <w:rsid w:val="00304BAE"/>
    <w:rsid w:val="00304C9D"/>
    <w:rsid w:val="00305A74"/>
    <w:rsid w:val="003077B1"/>
    <w:rsid w:val="003103AF"/>
    <w:rsid w:val="00312895"/>
    <w:rsid w:val="00312F97"/>
    <w:rsid w:val="0031382F"/>
    <w:rsid w:val="00313FB6"/>
    <w:rsid w:val="00314273"/>
    <w:rsid w:val="00314DC4"/>
    <w:rsid w:val="0031602E"/>
    <w:rsid w:val="00317868"/>
    <w:rsid w:val="003203FD"/>
    <w:rsid w:val="00322542"/>
    <w:rsid w:val="0032498D"/>
    <w:rsid w:val="00327F4F"/>
    <w:rsid w:val="00327F72"/>
    <w:rsid w:val="00330480"/>
    <w:rsid w:val="003310D3"/>
    <w:rsid w:val="00331E46"/>
    <w:rsid w:val="00332870"/>
    <w:rsid w:val="00332F00"/>
    <w:rsid w:val="0033585A"/>
    <w:rsid w:val="00336882"/>
    <w:rsid w:val="00336C25"/>
    <w:rsid w:val="00340DC3"/>
    <w:rsid w:val="003410AF"/>
    <w:rsid w:val="00342281"/>
    <w:rsid w:val="00342513"/>
    <w:rsid w:val="003425DE"/>
    <w:rsid w:val="003446F5"/>
    <w:rsid w:val="003469E1"/>
    <w:rsid w:val="00347E54"/>
    <w:rsid w:val="00347FBD"/>
    <w:rsid w:val="003509DD"/>
    <w:rsid w:val="00350EC7"/>
    <w:rsid w:val="00350F95"/>
    <w:rsid w:val="00351A3D"/>
    <w:rsid w:val="0035233D"/>
    <w:rsid w:val="0035238B"/>
    <w:rsid w:val="0035516D"/>
    <w:rsid w:val="003553AB"/>
    <w:rsid w:val="003553CF"/>
    <w:rsid w:val="0035788B"/>
    <w:rsid w:val="00362B34"/>
    <w:rsid w:val="00364743"/>
    <w:rsid w:val="00367AA6"/>
    <w:rsid w:val="00370445"/>
    <w:rsid w:val="00370969"/>
    <w:rsid w:val="00371448"/>
    <w:rsid w:val="003718A2"/>
    <w:rsid w:val="00371E60"/>
    <w:rsid w:val="00373D19"/>
    <w:rsid w:val="00375A39"/>
    <w:rsid w:val="003769C7"/>
    <w:rsid w:val="00380AD5"/>
    <w:rsid w:val="00383CAC"/>
    <w:rsid w:val="00384ECD"/>
    <w:rsid w:val="00384F91"/>
    <w:rsid w:val="0038582E"/>
    <w:rsid w:val="00386103"/>
    <w:rsid w:val="0038741A"/>
    <w:rsid w:val="0039115A"/>
    <w:rsid w:val="00392D79"/>
    <w:rsid w:val="00392EAF"/>
    <w:rsid w:val="00393D64"/>
    <w:rsid w:val="003A0C5D"/>
    <w:rsid w:val="003A0EC6"/>
    <w:rsid w:val="003A1F5D"/>
    <w:rsid w:val="003A3A29"/>
    <w:rsid w:val="003A435E"/>
    <w:rsid w:val="003A7316"/>
    <w:rsid w:val="003A7800"/>
    <w:rsid w:val="003A7FBC"/>
    <w:rsid w:val="003B05DD"/>
    <w:rsid w:val="003B4984"/>
    <w:rsid w:val="003B4F80"/>
    <w:rsid w:val="003B5B8A"/>
    <w:rsid w:val="003B6D81"/>
    <w:rsid w:val="003B749B"/>
    <w:rsid w:val="003B7D7F"/>
    <w:rsid w:val="003C00C8"/>
    <w:rsid w:val="003C034B"/>
    <w:rsid w:val="003C1A22"/>
    <w:rsid w:val="003C264F"/>
    <w:rsid w:val="003C368F"/>
    <w:rsid w:val="003C6937"/>
    <w:rsid w:val="003C72D1"/>
    <w:rsid w:val="003C7E8D"/>
    <w:rsid w:val="003D1A97"/>
    <w:rsid w:val="003D2E65"/>
    <w:rsid w:val="003D2FD8"/>
    <w:rsid w:val="003E05F8"/>
    <w:rsid w:val="003E0B33"/>
    <w:rsid w:val="003E1DCE"/>
    <w:rsid w:val="003E22E3"/>
    <w:rsid w:val="003E2BF8"/>
    <w:rsid w:val="003E2DA8"/>
    <w:rsid w:val="003E2DD5"/>
    <w:rsid w:val="003E36DF"/>
    <w:rsid w:val="003E404C"/>
    <w:rsid w:val="003E4228"/>
    <w:rsid w:val="003E484C"/>
    <w:rsid w:val="003E649A"/>
    <w:rsid w:val="003E6EB3"/>
    <w:rsid w:val="003E70BD"/>
    <w:rsid w:val="003E7A3C"/>
    <w:rsid w:val="003E7AFE"/>
    <w:rsid w:val="003F0776"/>
    <w:rsid w:val="003F0D72"/>
    <w:rsid w:val="003F1C3D"/>
    <w:rsid w:val="003F3258"/>
    <w:rsid w:val="003F38D8"/>
    <w:rsid w:val="003F4B88"/>
    <w:rsid w:val="003F6B77"/>
    <w:rsid w:val="003F796B"/>
    <w:rsid w:val="00400AE4"/>
    <w:rsid w:val="00402CAD"/>
    <w:rsid w:val="00404A24"/>
    <w:rsid w:val="00406C78"/>
    <w:rsid w:val="004070C1"/>
    <w:rsid w:val="0041072E"/>
    <w:rsid w:val="0041155D"/>
    <w:rsid w:val="004130E5"/>
    <w:rsid w:val="00414282"/>
    <w:rsid w:val="00414A9A"/>
    <w:rsid w:val="00416E80"/>
    <w:rsid w:val="0042000E"/>
    <w:rsid w:val="00420B67"/>
    <w:rsid w:val="00420FD6"/>
    <w:rsid w:val="00425920"/>
    <w:rsid w:val="00426358"/>
    <w:rsid w:val="00432C8D"/>
    <w:rsid w:val="00434B02"/>
    <w:rsid w:val="0043628E"/>
    <w:rsid w:val="00436875"/>
    <w:rsid w:val="00436896"/>
    <w:rsid w:val="00436D57"/>
    <w:rsid w:val="00437F74"/>
    <w:rsid w:val="00441102"/>
    <w:rsid w:val="00441398"/>
    <w:rsid w:val="0044182E"/>
    <w:rsid w:val="00443C0C"/>
    <w:rsid w:val="0044472F"/>
    <w:rsid w:val="0044501C"/>
    <w:rsid w:val="0045101D"/>
    <w:rsid w:val="004514DD"/>
    <w:rsid w:val="004531CC"/>
    <w:rsid w:val="004540A3"/>
    <w:rsid w:val="00454FF8"/>
    <w:rsid w:val="004566BB"/>
    <w:rsid w:val="00456B75"/>
    <w:rsid w:val="004601E9"/>
    <w:rsid w:val="00460510"/>
    <w:rsid w:val="004618F7"/>
    <w:rsid w:val="0046203C"/>
    <w:rsid w:val="00464224"/>
    <w:rsid w:val="00466FE4"/>
    <w:rsid w:val="00467BE4"/>
    <w:rsid w:val="00471534"/>
    <w:rsid w:val="0047165F"/>
    <w:rsid w:val="004722D7"/>
    <w:rsid w:val="00472F82"/>
    <w:rsid w:val="00474580"/>
    <w:rsid w:val="004759AC"/>
    <w:rsid w:val="004769A0"/>
    <w:rsid w:val="00477740"/>
    <w:rsid w:val="0048088C"/>
    <w:rsid w:val="00482048"/>
    <w:rsid w:val="00482DA2"/>
    <w:rsid w:val="0048584D"/>
    <w:rsid w:val="00490702"/>
    <w:rsid w:val="00490AF6"/>
    <w:rsid w:val="00491162"/>
    <w:rsid w:val="004941F5"/>
    <w:rsid w:val="004947F7"/>
    <w:rsid w:val="004962D3"/>
    <w:rsid w:val="004966EC"/>
    <w:rsid w:val="00496A8B"/>
    <w:rsid w:val="004A1B3A"/>
    <w:rsid w:val="004A1CC9"/>
    <w:rsid w:val="004A2185"/>
    <w:rsid w:val="004A5667"/>
    <w:rsid w:val="004A7870"/>
    <w:rsid w:val="004A7903"/>
    <w:rsid w:val="004B3C10"/>
    <w:rsid w:val="004B488C"/>
    <w:rsid w:val="004B4A93"/>
    <w:rsid w:val="004B5724"/>
    <w:rsid w:val="004B6F1A"/>
    <w:rsid w:val="004B7A66"/>
    <w:rsid w:val="004C4209"/>
    <w:rsid w:val="004C4EB3"/>
    <w:rsid w:val="004C51B7"/>
    <w:rsid w:val="004C62F7"/>
    <w:rsid w:val="004C78C9"/>
    <w:rsid w:val="004D0CAF"/>
    <w:rsid w:val="004D12A4"/>
    <w:rsid w:val="004D3F82"/>
    <w:rsid w:val="004D7485"/>
    <w:rsid w:val="004D7F55"/>
    <w:rsid w:val="004E0A16"/>
    <w:rsid w:val="004E1011"/>
    <w:rsid w:val="004E1234"/>
    <w:rsid w:val="004E3C1E"/>
    <w:rsid w:val="004E40E0"/>
    <w:rsid w:val="004E6519"/>
    <w:rsid w:val="004F1A51"/>
    <w:rsid w:val="004F2077"/>
    <w:rsid w:val="004F4256"/>
    <w:rsid w:val="00502316"/>
    <w:rsid w:val="0050307E"/>
    <w:rsid w:val="00504355"/>
    <w:rsid w:val="00504A4B"/>
    <w:rsid w:val="00504C2F"/>
    <w:rsid w:val="005054F5"/>
    <w:rsid w:val="00506087"/>
    <w:rsid w:val="00506E92"/>
    <w:rsid w:val="00510F07"/>
    <w:rsid w:val="00511AEA"/>
    <w:rsid w:val="005133F6"/>
    <w:rsid w:val="00513973"/>
    <w:rsid w:val="00514E6D"/>
    <w:rsid w:val="00515B0D"/>
    <w:rsid w:val="005163E7"/>
    <w:rsid w:val="00516837"/>
    <w:rsid w:val="00523931"/>
    <w:rsid w:val="005313B7"/>
    <w:rsid w:val="005314D2"/>
    <w:rsid w:val="00531833"/>
    <w:rsid w:val="005322E5"/>
    <w:rsid w:val="005325CF"/>
    <w:rsid w:val="00532767"/>
    <w:rsid w:val="00532E90"/>
    <w:rsid w:val="00535621"/>
    <w:rsid w:val="005360C2"/>
    <w:rsid w:val="0053788F"/>
    <w:rsid w:val="005422A3"/>
    <w:rsid w:val="0054374E"/>
    <w:rsid w:val="00543EAC"/>
    <w:rsid w:val="0054407C"/>
    <w:rsid w:val="005440FF"/>
    <w:rsid w:val="005451F7"/>
    <w:rsid w:val="005472AC"/>
    <w:rsid w:val="005476B6"/>
    <w:rsid w:val="00550002"/>
    <w:rsid w:val="005502D0"/>
    <w:rsid w:val="0055062F"/>
    <w:rsid w:val="00551D78"/>
    <w:rsid w:val="00553AFD"/>
    <w:rsid w:val="00553FDA"/>
    <w:rsid w:val="00554617"/>
    <w:rsid w:val="005548D8"/>
    <w:rsid w:val="00554B7A"/>
    <w:rsid w:val="00556E5C"/>
    <w:rsid w:val="00557F49"/>
    <w:rsid w:val="0056116B"/>
    <w:rsid w:val="00561C54"/>
    <w:rsid w:val="005624A7"/>
    <w:rsid w:val="0056273A"/>
    <w:rsid w:val="00562990"/>
    <w:rsid w:val="00564BF5"/>
    <w:rsid w:val="005664ED"/>
    <w:rsid w:val="00567DC7"/>
    <w:rsid w:val="005704AE"/>
    <w:rsid w:val="005720DE"/>
    <w:rsid w:val="005734E8"/>
    <w:rsid w:val="00574B4A"/>
    <w:rsid w:val="005769A4"/>
    <w:rsid w:val="0058083A"/>
    <w:rsid w:val="0058096F"/>
    <w:rsid w:val="00583B1F"/>
    <w:rsid w:val="00583F33"/>
    <w:rsid w:val="005844C0"/>
    <w:rsid w:val="00585322"/>
    <w:rsid w:val="00587F8D"/>
    <w:rsid w:val="00590DB6"/>
    <w:rsid w:val="00591228"/>
    <w:rsid w:val="005919CA"/>
    <w:rsid w:val="00591E0F"/>
    <w:rsid w:val="005923D0"/>
    <w:rsid w:val="0059267C"/>
    <w:rsid w:val="00592999"/>
    <w:rsid w:val="005938CD"/>
    <w:rsid w:val="00594C03"/>
    <w:rsid w:val="00596151"/>
    <w:rsid w:val="005961DD"/>
    <w:rsid w:val="00597DA1"/>
    <w:rsid w:val="005A24AA"/>
    <w:rsid w:val="005A4AE7"/>
    <w:rsid w:val="005A4B85"/>
    <w:rsid w:val="005A5333"/>
    <w:rsid w:val="005A5697"/>
    <w:rsid w:val="005A6DC4"/>
    <w:rsid w:val="005B6E9F"/>
    <w:rsid w:val="005C10C1"/>
    <w:rsid w:val="005C1DBA"/>
    <w:rsid w:val="005C3268"/>
    <w:rsid w:val="005C393E"/>
    <w:rsid w:val="005C50BC"/>
    <w:rsid w:val="005C5C05"/>
    <w:rsid w:val="005C61E5"/>
    <w:rsid w:val="005C7397"/>
    <w:rsid w:val="005D0568"/>
    <w:rsid w:val="005D2738"/>
    <w:rsid w:val="005D2E06"/>
    <w:rsid w:val="005D3A45"/>
    <w:rsid w:val="005D3F4A"/>
    <w:rsid w:val="005D4316"/>
    <w:rsid w:val="005D6428"/>
    <w:rsid w:val="005E24A8"/>
    <w:rsid w:val="005E34B1"/>
    <w:rsid w:val="005E389E"/>
    <w:rsid w:val="005E6CB8"/>
    <w:rsid w:val="005E6D6C"/>
    <w:rsid w:val="005E6EED"/>
    <w:rsid w:val="005E724B"/>
    <w:rsid w:val="005F1BE2"/>
    <w:rsid w:val="005F2713"/>
    <w:rsid w:val="005F4D9E"/>
    <w:rsid w:val="006000E0"/>
    <w:rsid w:val="006020B7"/>
    <w:rsid w:val="0060393E"/>
    <w:rsid w:val="00605A1F"/>
    <w:rsid w:val="00606032"/>
    <w:rsid w:val="006064A6"/>
    <w:rsid w:val="0060673E"/>
    <w:rsid w:val="006073D1"/>
    <w:rsid w:val="0061009E"/>
    <w:rsid w:val="006100C2"/>
    <w:rsid w:val="006118B6"/>
    <w:rsid w:val="006147F9"/>
    <w:rsid w:val="00615AA4"/>
    <w:rsid w:val="00615E4B"/>
    <w:rsid w:val="00617780"/>
    <w:rsid w:val="006220FE"/>
    <w:rsid w:val="00622134"/>
    <w:rsid w:val="00624D06"/>
    <w:rsid w:val="00626AE3"/>
    <w:rsid w:val="00630563"/>
    <w:rsid w:val="0064025F"/>
    <w:rsid w:val="00641533"/>
    <w:rsid w:val="006417B4"/>
    <w:rsid w:val="00645D56"/>
    <w:rsid w:val="00645D7C"/>
    <w:rsid w:val="00646D81"/>
    <w:rsid w:val="00647995"/>
    <w:rsid w:val="00647E1C"/>
    <w:rsid w:val="0065041F"/>
    <w:rsid w:val="00651504"/>
    <w:rsid w:val="00653BF8"/>
    <w:rsid w:val="00654E5A"/>
    <w:rsid w:val="00655A51"/>
    <w:rsid w:val="00655B2E"/>
    <w:rsid w:val="00655C00"/>
    <w:rsid w:val="00655C4B"/>
    <w:rsid w:val="00657213"/>
    <w:rsid w:val="00661A3A"/>
    <w:rsid w:val="00662CFC"/>
    <w:rsid w:val="00663408"/>
    <w:rsid w:val="00664611"/>
    <w:rsid w:val="00664903"/>
    <w:rsid w:val="00666CE7"/>
    <w:rsid w:val="006674F6"/>
    <w:rsid w:val="00672A73"/>
    <w:rsid w:val="0067625A"/>
    <w:rsid w:val="006777C9"/>
    <w:rsid w:val="00680D76"/>
    <w:rsid w:val="006814EA"/>
    <w:rsid w:val="0068442A"/>
    <w:rsid w:val="00685CED"/>
    <w:rsid w:val="006866AA"/>
    <w:rsid w:val="00691033"/>
    <w:rsid w:val="00691074"/>
    <w:rsid w:val="006925D3"/>
    <w:rsid w:val="00694964"/>
    <w:rsid w:val="006964DD"/>
    <w:rsid w:val="00697557"/>
    <w:rsid w:val="006A143C"/>
    <w:rsid w:val="006A3C63"/>
    <w:rsid w:val="006A3FA9"/>
    <w:rsid w:val="006A5385"/>
    <w:rsid w:val="006A76B4"/>
    <w:rsid w:val="006B0AFB"/>
    <w:rsid w:val="006B1A76"/>
    <w:rsid w:val="006B321C"/>
    <w:rsid w:val="006B5C0C"/>
    <w:rsid w:val="006C04DD"/>
    <w:rsid w:val="006C094E"/>
    <w:rsid w:val="006C1981"/>
    <w:rsid w:val="006C198F"/>
    <w:rsid w:val="006C4F0C"/>
    <w:rsid w:val="006C6838"/>
    <w:rsid w:val="006C7057"/>
    <w:rsid w:val="006C76D4"/>
    <w:rsid w:val="006D1DC4"/>
    <w:rsid w:val="006D2F1F"/>
    <w:rsid w:val="006D3706"/>
    <w:rsid w:val="006D3B14"/>
    <w:rsid w:val="006D5E13"/>
    <w:rsid w:val="006D7215"/>
    <w:rsid w:val="006E0892"/>
    <w:rsid w:val="006E19C4"/>
    <w:rsid w:val="006E474F"/>
    <w:rsid w:val="006E4D64"/>
    <w:rsid w:val="006E521D"/>
    <w:rsid w:val="006E7639"/>
    <w:rsid w:val="006F2668"/>
    <w:rsid w:val="006F4B81"/>
    <w:rsid w:val="006F5144"/>
    <w:rsid w:val="006F6E40"/>
    <w:rsid w:val="00700694"/>
    <w:rsid w:val="00701378"/>
    <w:rsid w:val="00701A78"/>
    <w:rsid w:val="00703D5C"/>
    <w:rsid w:val="007053FF"/>
    <w:rsid w:val="007065D1"/>
    <w:rsid w:val="007102EF"/>
    <w:rsid w:val="00711BA1"/>
    <w:rsid w:val="00712460"/>
    <w:rsid w:val="00712E32"/>
    <w:rsid w:val="00714BFF"/>
    <w:rsid w:val="00714C33"/>
    <w:rsid w:val="00715133"/>
    <w:rsid w:val="00717668"/>
    <w:rsid w:val="0072173D"/>
    <w:rsid w:val="00721DF8"/>
    <w:rsid w:val="00722756"/>
    <w:rsid w:val="00723294"/>
    <w:rsid w:val="00724015"/>
    <w:rsid w:val="00724601"/>
    <w:rsid w:val="00731834"/>
    <w:rsid w:val="00732781"/>
    <w:rsid w:val="00735176"/>
    <w:rsid w:val="00735A0D"/>
    <w:rsid w:val="00737C93"/>
    <w:rsid w:val="007400E7"/>
    <w:rsid w:val="00740B8E"/>
    <w:rsid w:val="00742D97"/>
    <w:rsid w:val="00743120"/>
    <w:rsid w:val="00746AF3"/>
    <w:rsid w:val="00750329"/>
    <w:rsid w:val="00751E97"/>
    <w:rsid w:val="00756B56"/>
    <w:rsid w:val="00757296"/>
    <w:rsid w:val="00761583"/>
    <w:rsid w:val="00761C4C"/>
    <w:rsid w:val="007637E0"/>
    <w:rsid w:val="00764B8C"/>
    <w:rsid w:val="00767747"/>
    <w:rsid w:val="007710CE"/>
    <w:rsid w:val="00772B1F"/>
    <w:rsid w:val="00774B82"/>
    <w:rsid w:val="0077506A"/>
    <w:rsid w:val="007800F7"/>
    <w:rsid w:val="0078034C"/>
    <w:rsid w:val="007805F9"/>
    <w:rsid w:val="00781387"/>
    <w:rsid w:val="00782A34"/>
    <w:rsid w:val="0078382D"/>
    <w:rsid w:val="007842A5"/>
    <w:rsid w:val="00784F37"/>
    <w:rsid w:val="007857A1"/>
    <w:rsid w:val="00787744"/>
    <w:rsid w:val="00787E2F"/>
    <w:rsid w:val="00790D41"/>
    <w:rsid w:val="00790E82"/>
    <w:rsid w:val="007921D4"/>
    <w:rsid w:val="007935B0"/>
    <w:rsid w:val="00793EDD"/>
    <w:rsid w:val="007942F4"/>
    <w:rsid w:val="007967F3"/>
    <w:rsid w:val="007A165B"/>
    <w:rsid w:val="007A4087"/>
    <w:rsid w:val="007A45E8"/>
    <w:rsid w:val="007A72AF"/>
    <w:rsid w:val="007A7BBE"/>
    <w:rsid w:val="007A7C5C"/>
    <w:rsid w:val="007A7C7B"/>
    <w:rsid w:val="007B0262"/>
    <w:rsid w:val="007B231F"/>
    <w:rsid w:val="007B2B3E"/>
    <w:rsid w:val="007B2DA4"/>
    <w:rsid w:val="007B41CA"/>
    <w:rsid w:val="007B7B8D"/>
    <w:rsid w:val="007C1B96"/>
    <w:rsid w:val="007C29A8"/>
    <w:rsid w:val="007C34D6"/>
    <w:rsid w:val="007C4F31"/>
    <w:rsid w:val="007C6D36"/>
    <w:rsid w:val="007D0F60"/>
    <w:rsid w:val="007D11EC"/>
    <w:rsid w:val="007D532B"/>
    <w:rsid w:val="007D7614"/>
    <w:rsid w:val="007E0C54"/>
    <w:rsid w:val="007E3039"/>
    <w:rsid w:val="007E3657"/>
    <w:rsid w:val="007E37D0"/>
    <w:rsid w:val="007E4786"/>
    <w:rsid w:val="007E4E8E"/>
    <w:rsid w:val="007E5214"/>
    <w:rsid w:val="007E5770"/>
    <w:rsid w:val="007E5F1F"/>
    <w:rsid w:val="007F1B19"/>
    <w:rsid w:val="007F6317"/>
    <w:rsid w:val="007F746E"/>
    <w:rsid w:val="007F7F08"/>
    <w:rsid w:val="008018A9"/>
    <w:rsid w:val="00802598"/>
    <w:rsid w:val="00804BE0"/>
    <w:rsid w:val="00805484"/>
    <w:rsid w:val="00807BFB"/>
    <w:rsid w:val="00810C93"/>
    <w:rsid w:val="00811754"/>
    <w:rsid w:val="00812E4B"/>
    <w:rsid w:val="00821DB4"/>
    <w:rsid w:val="00823668"/>
    <w:rsid w:val="00823A95"/>
    <w:rsid w:val="008244A8"/>
    <w:rsid w:val="00825145"/>
    <w:rsid w:val="00825A2B"/>
    <w:rsid w:val="00825D75"/>
    <w:rsid w:val="00827FB2"/>
    <w:rsid w:val="00833223"/>
    <w:rsid w:val="00833390"/>
    <w:rsid w:val="00835048"/>
    <w:rsid w:val="008370F5"/>
    <w:rsid w:val="008372B5"/>
    <w:rsid w:val="00837B32"/>
    <w:rsid w:val="00837EEB"/>
    <w:rsid w:val="008409B7"/>
    <w:rsid w:val="0084539C"/>
    <w:rsid w:val="00845A8E"/>
    <w:rsid w:val="00845DA4"/>
    <w:rsid w:val="00847EE0"/>
    <w:rsid w:val="00850489"/>
    <w:rsid w:val="008554F0"/>
    <w:rsid w:val="00856EB0"/>
    <w:rsid w:val="008577D0"/>
    <w:rsid w:val="00860690"/>
    <w:rsid w:val="008613A4"/>
    <w:rsid w:val="00861B0C"/>
    <w:rsid w:val="00862128"/>
    <w:rsid w:val="008669D7"/>
    <w:rsid w:val="00867779"/>
    <w:rsid w:val="0087044E"/>
    <w:rsid w:val="0087270F"/>
    <w:rsid w:val="008749B7"/>
    <w:rsid w:val="008777EA"/>
    <w:rsid w:val="00880143"/>
    <w:rsid w:val="00882069"/>
    <w:rsid w:val="00882091"/>
    <w:rsid w:val="00883B33"/>
    <w:rsid w:val="00883BC1"/>
    <w:rsid w:val="00883D32"/>
    <w:rsid w:val="00883DEC"/>
    <w:rsid w:val="0088439E"/>
    <w:rsid w:val="008937DF"/>
    <w:rsid w:val="0089497A"/>
    <w:rsid w:val="00895253"/>
    <w:rsid w:val="00895AE3"/>
    <w:rsid w:val="00895BAD"/>
    <w:rsid w:val="00895D23"/>
    <w:rsid w:val="00896182"/>
    <w:rsid w:val="0089687E"/>
    <w:rsid w:val="00897636"/>
    <w:rsid w:val="008978B5"/>
    <w:rsid w:val="00897A5C"/>
    <w:rsid w:val="00897E7D"/>
    <w:rsid w:val="008A0662"/>
    <w:rsid w:val="008A3531"/>
    <w:rsid w:val="008A575A"/>
    <w:rsid w:val="008A6619"/>
    <w:rsid w:val="008A66AE"/>
    <w:rsid w:val="008B1EB4"/>
    <w:rsid w:val="008B2D53"/>
    <w:rsid w:val="008B2ECC"/>
    <w:rsid w:val="008B380E"/>
    <w:rsid w:val="008B3C98"/>
    <w:rsid w:val="008B3DA9"/>
    <w:rsid w:val="008B3F7A"/>
    <w:rsid w:val="008B7098"/>
    <w:rsid w:val="008B7E7B"/>
    <w:rsid w:val="008C0C6E"/>
    <w:rsid w:val="008C1CB6"/>
    <w:rsid w:val="008C1E2B"/>
    <w:rsid w:val="008C3A1B"/>
    <w:rsid w:val="008C3E54"/>
    <w:rsid w:val="008C5613"/>
    <w:rsid w:val="008C664B"/>
    <w:rsid w:val="008C6706"/>
    <w:rsid w:val="008C71A0"/>
    <w:rsid w:val="008C7949"/>
    <w:rsid w:val="008C799B"/>
    <w:rsid w:val="008D0876"/>
    <w:rsid w:val="008D2272"/>
    <w:rsid w:val="008D2578"/>
    <w:rsid w:val="008D2D51"/>
    <w:rsid w:val="008D2D5C"/>
    <w:rsid w:val="008D4147"/>
    <w:rsid w:val="008D4649"/>
    <w:rsid w:val="008D6B94"/>
    <w:rsid w:val="008D7ADA"/>
    <w:rsid w:val="008E1CFF"/>
    <w:rsid w:val="008E209F"/>
    <w:rsid w:val="008E3913"/>
    <w:rsid w:val="008E3DF0"/>
    <w:rsid w:val="008E3FF7"/>
    <w:rsid w:val="008F0886"/>
    <w:rsid w:val="008F202E"/>
    <w:rsid w:val="008F3D3C"/>
    <w:rsid w:val="008F4A51"/>
    <w:rsid w:val="008F4EC5"/>
    <w:rsid w:val="008F5976"/>
    <w:rsid w:val="008F5E81"/>
    <w:rsid w:val="0090019B"/>
    <w:rsid w:val="009013BC"/>
    <w:rsid w:val="00901496"/>
    <w:rsid w:val="009036D0"/>
    <w:rsid w:val="00904904"/>
    <w:rsid w:val="00904D18"/>
    <w:rsid w:val="00905DFA"/>
    <w:rsid w:val="00905E3E"/>
    <w:rsid w:val="00906C16"/>
    <w:rsid w:val="00906E79"/>
    <w:rsid w:val="00910A29"/>
    <w:rsid w:val="0091579B"/>
    <w:rsid w:val="00915B7E"/>
    <w:rsid w:val="0091601D"/>
    <w:rsid w:val="00916F08"/>
    <w:rsid w:val="0091727F"/>
    <w:rsid w:val="00922580"/>
    <w:rsid w:val="009233E2"/>
    <w:rsid w:val="0092407F"/>
    <w:rsid w:val="00926EC3"/>
    <w:rsid w:val="00927C1E"/>
    <w:rsid w:val="00930BEB"/>
    <w:rsid w:val="00936643"/>
    <w:rsid w:val="00937C4E"/>
    <w:rsid w:val="009412BF"/>
    <w:rsid w:val="00943589"/>
    <w:rsid w:val="009439DF"/>
    <w:rsid w:val="0094413A"/>
    <w:rsid w:val="00944D94"/>
    <w:rsid w:val="00945215"/>
    <w:rsid w:val="0094670E"/>
    <w:rsid w:val="00947D5A"/>
    <w:rsid w:val="0095135D"/>
    <w:rsid w:val="00951585"/>
    <w:rsid w:val="00953147"/>
    <w:rsid w:val="0095341D"/>
    <w:rsid w:val="00956388"/>
    <w:rsid w:val="00956D4F"/>
    <w:rsid w:val="00957B75"/>
    <w:rsid w:val="00962A9B"/>
    <w:rsid w:val="00964837"/>
    <w:rsid w:val="00965A3A"/>
    <w:rsid w:val="00965FBF"/>
    <w:rsid w:val="009749F8"/>
    <w:rsid w:val="009768AF"/>
    <w:rsid w:val="009779DF"/>
    <w:rsid w:val="0098268E"/>
    <w:rsid w:val="009844AB"/>
    <w:rsid w:val="00984DA5"/>
    <w:rsid w:val="009859BE"/>
    <w:rsid w:val="00986CD1"/>
    <w:rsid w:val="00991DBB"/>
    <w:rsid w:val="00994766"/>
    <w:rsid w:val="009958DA"/>
    <w:rsid w:val="0099725F"/>
    <w:rsid w:val="009A0793"/>
    <w:rsid w:val="009A0E9B"/>
    <w:rsid w:val="009A1348"/>
    <w:rsid w:val="009A35F1"/>
    <w:rsid w:val="009A4767"/>
    <w:rsid w:val="009A544B"/>
    <w:rsid w:val="009A5E38"/>
    <w:rsid w:val="009A75B3"/>
    <w:rsid w:val="009A7984"/>
    <w:rsid w:val="009B1C48"/>
    <w:rsid w:val="009B2778"/>
    <w:rsid w:val="009B2B66"/>
    <w:rsid w:val="009B2CAE"/>
    <w:rsid w:val="009B47C0"/>
    <w:rsid w:val="009B4800"/>
    <w:rsid w:val="009B650C"/>
    <w:rsid w:val="009C02EB"/>
    <w:rsid w:val="009C09AF"/>
    <w:rsid w:val="009C3F26"/>
    <w:rsid w:val="009C4BE0"/>
    <w:rsid w:val="009C4E79"/>
    <w:rsid w:val="009C65E0"/>
    <w:rsid w:val="009C7BCE"/>
    <w:rsid w:val="009D0815"/>
    <w:rsid w:val="009D1ACF"/>
    <w:rsid w:val="009D1FFC"/>
    <w:rsid w:val="009D4E0A"/>
    <w:rsid w:val="009D5178"/>
    <w:rsid w:val="009D6772"/>
    <w:rsid w:val="009D75F8"/>
    <w:rsid w:val="009D7984"/>
    <w:rsid w:val="009E33AE"/>
    <w:rsid w:val="009E5FED"/>
    <w:rsid w:val="009F0EF1"/>
    <w:rsid w:val="009F0F05"/>
    <w:rsid w:val="009F2BE6"/>
    <w:rsid w:val="009F4E2D"/>
    <w:rsid w:val="009F6769"/>
    <w:rsid w:val="00A01354"/>
    <w:rsid w:val="00A03458"/>
    <w:rsid w:val="00A04069"/>
    <w:rsid w:val="00A04291"/>
    <w:rsid w:val="00A042CA"/>
    <w:rsid w:val="00A05FC2"/>
    <w:rsid w:val="00A06DA1"/>
    <w:rsid w:val="00A11A92"/>
    <w:rsid w:val="00A13E8C"/>
    <w:rsid w:val="00A1499A"/>
    <w:rsid w:val="00A14B2F"/>
    <w:rsid w:val="00A15088"/>
    <w:rsid w:val="00A15C7E"/>
    <w:rsid w:val="00A211C2"/>
    <w:rsid w:val="00A23D2D"/>
    <w:rsid w:val="00A245E6"/>
    <w:rsid w:val="00A2536F"/>
    <w:rsid w:val="00A2642C"/>
    <w:rsid w:val="00A26AFB"/>
    <w:rsid w:val="00A26E9C"/>
    <w:rsid w:val="00A26EDF"/>
    <w:rsid w:val="00A27C1D"/>
    <w:rsid w:val="00A3030F"/>
    <w:rsid w:val="00A30E88"/>
    <w:rsid w:val="00A324C0"/>
    <w:rsid w:val="00A34785"/>
    <w:rsid w:val="00A3593A"/>
    <w:rsid w:val="00A35AFA"/>
    <w:rsid w:val="00A361F9"/>
    <w:rsid w:val="00A40D64"/>
    <w:rsid w:val="00A4194E"/>
    <w:rsid w:val="00A43514"/>
    <w:rsid w:val="00A4364D"/>
    <w:rsid w:val="00A43FE3"/>
    <w:rsid w:val="00A4658E"/>
    <w:rsid w:val="00A47B44"/>
    <w:rsid w:val="00A507E1"/>
    <w:rsid w:val="00A53A6C"/>
    <w:rsid w:val="00A6058F"/>
    <w:rsid w:val="00A63FFD"/>
    <w:rsid w:val="00A658CA"/>
    <w:rsid w:val="00A65A24"/>
    <w:rsid w:val="00A67E3F"/>
    <w:rsid w:val="00A67FFC"/>
    <w:rsid w:val="00A71F28"/>
    <w:rsid w:val="00A74CA7"/>
    <w:rsid w:val="00A75C21"/>
    <w:rsid w:val="00A7647F"/>
    <w:rsid w:val="00A77015"/>
    <w:rsid w:val="00A774CE"/>
    <w:rsid w:val="00A830F2"/>
    <w:rsid w:val="00A837D1"/>
    <w:rsid w:val="00A8495A"/>
    <w:rsid w:val="00A87ABB"/>
    <w:rsid w:val="00A90C83"/>
    <w:rsid w:val="00A90D18"/>
    <w:rsid w:val="00A91A4F"/>
    <w:rsid w:val="00A943E4"/>
    <w:rsid w:val="00A95B63"/>
    <w:rsid w:val="00A9641E"/>
    <w:rsid w:val="00A97300"/>
    <w:rsid w:val="00AA03B1"/>
    <w:rsid w:val="00AA08F4"/>
    <w:rsid w:val="00AA5F45"/>
    <w:rsid w:val="00AA7BC4"/>
    <w:rsid w:val="00AB0575"/>
    <w:rsid w:val="00AB1530"/>
    <w:rsid w:val="00AB19AD"/>
    <w:rsid w:val="00AB3B24"/>
    <w:rsid w:val="00AB41C0"/>
    <w:rsid w:val="00AB587C"/>
    <w:rsid w:val="00AB6E77"/>
    <w:rsid w:val="00AC077A"/>
    <w:rsid w:val="00AC1AFC"/>
    <w:rsid w:val="00AC2954"/>
    <w:rsid w:val="00AC4555"/>
    <w:rsid w:val="00AC53B2"/>
    <w:rsid w:val="00AC5D82"/>
    <w:rsid w:val="00AC5F27"/>
    <w:rsid w:val="00AC6148"/>
    <w:rsid w:val="00AC6D38"/>
    <w:rsid w:val="00AD0660"/>
    <w:rsid w:val="00AD5CE5"/>
    <w:rsid w:val="00AD6992"/>
    <w:rsid w:val="00AE0EE3"/>
    <w:rsid w:val="00AE15DE"/>
    <w:rsid w:val="00AE1AC5"/>
    <w:rsid w:val="00AE1B09"/>
    <w:rsid w:val="00AE3836"/>
    <w:rsid w:val="00AE3D31"/>
    <w:rsid w:val="00AE3D8A"/>
    <w:rsid w:val="00AE4049"/>
    <w:rsid w:val="00AE77B5"/>
    <w:rsid w:val="00AF1791"/>
    <w:rsid w:val="00AF1FF7"/>
    <w:rsid w:val="00AF5225"/>
    <w:rsid w:val="00AF52E3"/>
    <w:rsid w:val="00AF642C"/>
    <w:rsid w:val="00AF6C9E"/>
    <w:rsid w:val="00AF7247"/>
    <w:rsid w:val="00AF7A2B"/>
    <w:rsid w:val="00B02322"/>
    <w:rsid w:val="00B02C74"/>
    <w:rsid w:val="00B04FB4"/>
    <w:rsid w:val="00B05B0C"/>
    <w:rsid w:val="00B05D6E"/>
    <w:rsid w:val="00B07C2B"/>
    <w:rsid w:val="00B1273E"/>
    <w:rsid w:val="00B13110"/>
    <w:rsid w:val="00B16850"/>
    <w:rsid w:val="00B16CBB"/>
    <w:rsid w:val="00B17F47"/>
    <w:rsid w:val="00B239E1"/>
    <w:rsid w:val="00B23E8E"/>
    <w:rsid w:val="00B25B28"/>
    <w:rsid w:val="00B26B3A"/>
    <w:rsid w:val="00B26E42"/>
    <w:rsid w:val="00B27487"/>
    <w:rsid w:val="00B319C8"/>
    <w:rsid w:val="00B31A59"/>
    <w:rsid w:val="00B365B3"/>
    <w:rsid w:val="00B37BA0"/>
    <w:rsid w:val="00B417E7"/>
    <w:rsid w:val="00B423FE"/>
    <w:rsid w:val="00B42831"/>
    <w:rsid w:val="00B44A0C"/>
    <w:rsid w:val="00B51635"/>
    <w:rsid w:val="00B51890"/>
    <w:rsid w:val="00B52E01"/>
    <w:rsid w:val="00B5499C"/>
    <w:rsid w:val="00B5702E"/>
    <w:rsid w:val="00B60B1A"/>
    <w:rsid w:val="00B61B13"/>
    <w:rsid w:val="00B62E8F"/>
    <w:rsid w:val="00B632B1"/>
    <w:rsid w:val="00B63822"/>
    <w:rsid w:val="00B639F3"/>
    <w:rsid w:val="00B63C84"/>
    <w:rsid w:val="00B6448B"/>
    <w:rsid w:val="00B67533"/>
    <w:rsid w:val="00B7102C"/>
    <w:rsid w:val="00B71743"/>
    <w:rsid w:val="00B717F7"/>
    <w:rsid w:val="00B71E1D"/>
    <w:rsid w:val="00B739F9"/>
    <w:rsid w:val="00B75085"/>
    <w:rsid w:val="00B7607F"/>
    <w:rsid w:val="00B76EF3"/>
    <w:rsid w:val="00B80437"/>
    <w:rsid w:val="00B80541"/>
    <w:rsid w:val="00B84CF2"/>
    <w:rsid w:val="00B85FF3"/>
    <w:rsid w:val="00B86179"/>
    <w:rsid w:val="00B90BDC"/>
    <w:rsid w:val="00B92138"/>
    <w:rsid w:val="00B92E58"/>
    <w:rsid w:val="00B938A3"/>
    <w:rsid w:val="00B944E1"/>
    <w:rsid w:val="00B949F9"/>
    <w:rsid w:val="00B9689F"/>
    <w:rsid w:val="00BA0088"/>
    <w:rsid w:val="00BA1965"/>
    <w:rsid w:val="00BA2E48"/>
    <w:rsid w:val="00BA6642"/>
    <w:rsid w:val="00BA6903"/>
    <w:rsid w:val="00BA7F45"/>
    <w:rsid w:val="00BB0DC8"/>
    <w:rsid w:val="00BB10D6"/>
    <w:rsid w:val="00BB1208"/>
    <w:rsid w:val="00BB1A1A"/>
    <w:rsid w:val="00BB1B3F"/>
    <w:rsid w:val="00BB23CB"/>
    <w:rsid w:val="00BB3985"/>
    <w:rsid w:val="00BB72AC"/>
    <w:rsid w:val="00BC009A"/>
    <w:rsid w:val="00BC0685"/>
    <w:rsid w:val="00BC1528"/>
    <w:rsid w:val="00BC2226"/>
    <w:rsid w:val="00BC402B"/>
    <w:rsid w:val="00BC76DB"/>
    <w:rsid w:val="00BD0B74"/>
    <w:rsid w:val="00BD1573"/>
    <w:rsid w:val="00BD1A9D"/>
    <w:rsid w:val="00BD2875"/>
    <w:rsid w:val="00BD303E"/>
    <w:rsid w:val="00BD34A4"/>
    <w:rsid w:val="00BD476C"/>
    <w:rsid w:val="00BD5352"/>
    <w:rsid w:val="00BD5649"/>
    <w:rsid w:val="00BD5AFD"/>
    <w:rsid w:val="00BD6F63"/>
    <w:rsid w:val="00BE0389"/>
    <w:rsid w:val="00BE0880"/>
    <w:rsid w:val="00BE0A39"/>
    <w:rsid w:val="00BE111F"/>
    <w:rsid w:val="00BE180E"/>
    <w:rsid w:val="00BE1EED"/>
    <w:rsid w:val="00BE3A9D"/>
    <w:rsid w:val="00BE5FA3"/>
    <w:rsid w:val="00BE6B16"/>
    <w:rsid w:val="00BE76B7"/>
    <w:rsid w:val="00BF293C"/>
    <w:rsid w:val="00BF2B43"/>
    <w:rsid w:val="00BF48A5"/>
    <w:rsid w:val="00BF5665"/>
    <w:rsid w:val="00C00F42"/>
    <w:rsid w:val="00C031E2"/>
    <w:rsid w:val="00C059D2"/>
    <w:rsid w:val="00C0641A"/>
    <w:rsid w:val="00C112BF"/>
    <w:rsid w:val="00C1373D"/>
    <w:rsid w:val="00C17C98"/>
    <w:rsid w:val="00C17EB7"/>
    <w:rsid w:val="00C22E99"/>
    <w:rsid w:val="00C22F98"/>
    <w:rsid w:val="00C23895"/>
    <w:rsid w:val="00C24D37"/>
    <w:rsid w:val="00C253F4"/>
    <w:rsid w:val="00C26A46"/>
    <w:rsid w:val="00C31904"/>
    <w:rsid w:val="00C33B30"/>
    <w:rsid w:val="00C3417F"/>
    <w:rsid w:val="00C34E3E"/>
    <w:rsid w:val="00C35BAB"/>
    <w:rsid w:val="00C40576"/>
    <w:rsid w:val="00C41418"/>
    <w:rsid w:val="00C43732"/>
    <w:rsid w:val="00C4392A"/>
    <w:rsid w:val="00C445F0"/>
    <w:rsid w:val="00C5091F"/>
    <w:rsid w:val="00C51C9F"/>
    <w:rsid w:val="00C555BD"/>
    <w:rsid w:val="00C555FF"/>
    <w:rsid w:val="00C55863"/>
    <w:rsid w:val="00C55F80"/>
    <w:rsid w:val="00C5639C"/>
    <w:rsid w:val="00C56735"/>
    <w:rsid w:val="00C60D90"/>
    <w:rsid w:val="00C61FBC"/>
    <w:rsid w:val="00C6424D"/>
    <w:rsid w:val="00C655B0"/>
    <w:rsid w:val="00C6695E"/>
    <w:rsid w:val="00C66AAC"/>
    <w:rsid w:val="00C6749A"/>
    <w:rsid w:val="00C67B02"/>
    <w:rsid w:val="00C70132"/>
    <w:rsid w:val="00C75AFD"/>
    <w:rsid w:val="00C81E2E"/>
    <w:rsid w:val="00C83643"/>
    <w:rsid w:val="00C85933"/>
    <w:rsid w:val="00C85FB7"/>
    <w:rsid w:val="00C9106E"/>
    <w:rsid w:val="00C91403"/>
    <w:rsid w:val="00C95239"/>
    <w:rsid w:val="00C9575B"/>
    <w:rsid w:val="00C978B4"/>
    <w:rsid w:val="00CA43EF"/>
    <w:rsid w:val="00CA4A91"/>
    <w:rsid w:val="00CB040E"/>
    <w:rsid w:val="00CB04DD"/>
    <w:rsid w:val="00CB16E6"/>
    <w:rsid w:val="00CB1AB6"/>
    <w:rsid w:val="00CB2037"/>
    <w:rsid w:val="00CB2D4A"/>
    <w:rsid w:val="00CB3597"/>
    <w:rsid w:val="00CB3D3A"/>
    <w:rsid w:val="00CB6EFB"/>
    <w:rsid w:val="00CC0F50"/>
    <w:rsid w:val="00CC0F70"/>
    <w:rsid w:val="00CC28B6"/>
    <w:rsid w:val="00CC30F5"/>
    <w:rsid w:val="00CC333F"/>
    <w:rsid w:val="00CC453E"/>
    <w:rsid w:val="00CC47DE"/>
    <w:rsid w:val="00CC4D84"/>
    <w:rsid w:val="00CC5D48"/>
    <w:rsid w:val="00CC6837"/>
    <w:rsid w:val="00CC78DD"/>
    <w:rsid w:val="00CD0E8C"/>
    <w:rsid w:val="00CD193F"/>
    <w:rsid w:val="00CD33FB"/>
    <w:rsid w:val="00CD3966"/>
    <w:rsid w:val="00CD723A"/>
    <w:rsid w:val="00CD723D"/>
    <w:rsid w:val="00CE3A43"/>
    <w:rsid w:val="00CE3CC5"/>
    <w:rsid w:val="00CE4378"/>
    <w:rsid w:val="00CF0FC3"/>
    <w:rsid w:val="00CF17EC"/>
    <w:rsid w:val="00CF187B"/>
    <w:rsid w:val="00CF1C28"/>
    <w:rsid w:val="00CF1FDF"/>
    <w:rsid w:val="00CF4AB4"/>
    <w:rsid w:val="00CF53B7"/>
    <w:rsid w:val="00CF6CCD"/>
    <w:rsid w:val="00CF71BD"/>
    <w:rsid w:val="00D01941"/>
    <w:rsid w:val="00D01ECD"/>
    <w:rsid w:val="00D01FAD"/>
    <w:rsid w:val="00D0374B"/>
    <w:rsid w:val="00D04213"/>
    <w:rsid w:val="00D04935"/>
    <w:rsid w:val="00D06491"/>
    <w:rsid w:val="00D07026"/>
    <w:rsid w:val="00D1082B"/>
    <w:rsid w:val="00D10BDB"/>
    <w:rsid w:val="00D10F3A"/>
    <w:rsid w:val="00D11164"/>
    <w:rsid w:val="00D14AE6"/>
    <w:rsid w:val="00D1510A"/>
    <w:rsid w:val="00D15AD8"/>
    <w:rsid w:val="00D2062E"/>
    <w:rsid w:val="00D20AC0"/>
    <w:rsid w:val="00D216A5"/>
    <w:rsid w:val="00D24674"/>
    <w:rsid w:val="00D24A20"/>
    <w:rsid w:val="00D24AE4"/>
    <w:rsid w:val="00D24F6F"/>
    <w:rsid w:val="00D25204"/>
    <w:rsid w:val="00D25C8A"/>
    <w:rsid w:val="00D26190"/>
    <w:rsid w:val="00D27276"/>
    <w:rsid w:val="00D27DD9"/>
    <w:rsid w:val="00D30A39"/>
    <w:rsid w:val="00D32A8B"/>
    <w:rsid w:val="00D35064"/>
    <w:rsid w:val="00D40E57"/>
    <w:rsid w:val="00D418AE"/>
    <w:rsid w:val="00D41BA9"/>
    <w:rsid w:val="00D439C5"/>
    <w:rsid w:val="00D44443"/>
    <w:rsid w:val="00D44A79"/>
    <w:rsid w:val="00D454A7"/>
    <w:rsid w:val="00D479F6"/>
    <w:rsid w:val="00D5247C"/>
    <w:rsid w:val="00D5249C"/>
    <w:rsid w:val="00D5516E"/>
    <w:rsid w:val="00D55A18"/>
    <w:rsid w:val="00D56F4F"/>
    <w:rsid w:val="00D60260"/>
    <w:rsid w:val="00D61BF1"/>
    <w:rsid w:val="00D650AA"/>
    <w:rsid w:val="00D65EC5"/>
    <w:rsid w:val="00D66A47"/>
    <w:rsid w:val="00D66FD1"/>
    <w:rsid w:val="00D7013F"/>
    <w:rsid w:val="00D71282"/>
    <w:rsid w:val="00D728C1"/>
    <w:rsid w:val="00D73B82"/>
    <w:rsid w:val="00D742DE"/>
    <w:rsid w:val="00D7612D"/>
    <w:rsid w:val="00D763A2"/>
    <w:rsid w:val="00D8144C"/>
    <w:rsid w:val="00D83A65"/>
    <w:rsid w:val="00D83AF3"/>
    <w:rsid w:val="00D85D6D"/>
    <w:rsid w:val="00D85F49"/>
    <w:rsid w:val="00D87167"/>
    <w:rsid w:val="00D90DC3"/>
    <w:rsid w:val="00D9152D"/>
    <w:rsid w:val="00D91679"/>
    <w:rsid w:val="00D91A09"/>
    <w:rsid w:val="00D91B34"/>
    <w:rsid w:val="00D92E88"/>
    <w:rsid w:val="00D92FC3"/>
    <w:rsid w:val="00D94317"/>
    <w:rsid w:val="00D9509D"/>
    <w:rsid w:val="00D950B4"/>
    <w:rsid w:val="00D96656"/>
    <w:rsid w:val="00D97010"/>
    <w:rsid w:val="00DA0072"/>
    <w:rsid w:val="00DA06F1"/>
    <w:rsid w:val="00DA0F51"/>
    <w:rsid w:val="00DA2428"/>
    <w:rsid w:val="00DA2A46"/>
    <w:rsid w:val="00DA3797"/>
    <w:rsid w:val="00DA6BDF"/>
    <w:rsid w:val="00DB0587"/>
    <w:rsid w:val="00DB4C50"/>
    <w:rsid w:val="00DB4CA2"/>
    <w:rsid w:val="00DB5266"/>
    <w:rsid w:val="00DB5E4E"/>
    <w:rsid w:val="00DB6280"/>
    <w:rsid w:val="00DB71E4"/>
    <w:rsid w:val="00DC43AB"/>
    <w:rsid w:val="00DC4522"/>
    <w:rsid w:val="00DC4E9B"/>
    <w:rsid w:val="00DC5AEA"/>
    <w:rsid w:val="00DC5E57"/>
    <w:rsid w:val="00DC5FDC"/>
    <w:rsid w:val="00DD19DA"/>
    <w:rsid w:val="00DD270C"/>
    <w:rsid w:val="00DD4877"/>
    <w:rsid w:val="00DE0169"/>
    <w:rsid w:val="00DE0709"/>
    <w:rsid w:val="00DE0D06"/>
    <w:rsid w:val="00DE0D9E"/>
    <w:rsid w:val="00DE6A2C"/>
    <w:rsid w:val="00DE6AAC"/>
    <w:rsid w:val="00DE6AC5"/>
    <w:rsid w:val="00DE7322"/>
    <w:rsid w:val="00DE7E4A"/>
    <w:rsid w:val="00DF207D"/>
    <w:rsid w:val="00DF3101"/>
    <w:rsid w:val="00DF3A68"/>
    <w:rsid w:val="00DF3F5A"/>
    <w:rsid w:val="00DF4A6B"/>
    <w:rsid w:val="00DF5B0D"/>
    <w:rsid w:val="00DF6B36"/>
    <w:rsid w:val="00E002D1"/>
    <w:rsid w:val="00E01464"/>
    <w:rsid w:val="00E01B57"/>
    <w:rsid w:val="00E0446A"/>
    <w:rsid w:val="00E04517"/>
    <w:rsid w:val="00E06162"/>
    <w:rsid w:val="00E11761"/>
    <w:rsid w:val="00E12509"/>
    <w:rsid w:val="00E1722C"/>
    <w:rsid w:val="00E178F9"/>
    <w:rsid w:val="00E20334"/>
    <w:rsid w:val="00E22F96"/>
    <w:rsid w:val="00E23110"/>
    <w:rsid w:val="00E25C9C"/>
    <w:rsid w:val="00E25E98"/>
    <w:rsid w:val="00E27B3C"/>
    <w:rsid w:val="00E308E4"/>
    <w:rsid w:val="00E309F0"/>
    <w:rsid w:val="00E31262"/>
    <w:rsid w:val="00E32D03"/>
    <w:rsid w:val="00E35B2D"/>
    <w:rsid w:val="00E37F63"/>
    <w:rsid w:val="00E418E7"/>
    <w:rsid w:val="00E42527"/>
    <w:rsid w:val="00E4535D"/>
    <w:rsid w:val="00E47AC0"/>
    <w:rsid w:val="00E47ACE"/>
    <w:rsid w:val="00E5120E"/>
    <w:rsid w:val="00E51D03"/>
    <w:rsid w:val="00E55E67"/>
    <w:rsid w:val="00E5699A"/>
    <w:rsid w:val="00E56F74"/>
    <w:rsid w:val="00E60852"/>
    <w:rsid w:val="00E62FBD"/>
    <w:rsid w:val="00E63308"/>
    <w:rsid w:val="00E6409D"/>
    <w:rsid w:val="00E64307"/>
    <w:rsid w:val="00E647C5"/>
    <w:rsid w:val="00E656D3"/>
    <w:rsid w:val="00E65BB5"/>
    <w:rsid w:val="00E67A3F"/>
    <w:rsid w:val="00E706CD"/>
    <w:rsid w:val="00E70852"/>
    <w:rsid w:val="00E727DE"/>
    <w:rsid w:val="00E73756"/>
    <w:rsid w:val="00E744B5"/>
    <w:rsid w:val="00E76292"/>
    <w:rsid w:val="00E77B70"/>
    <w:rsid w:val="00E8082F"/>
    <w:rsid w:val="00E80C6D"/>
    <w:rsid w:val="00E82B1F"/>
    <w:rsid w:val="00E847B2"/>
    <w:rsid w:val="00E84D15"/>
    <w:rsid w:val="00E8588B"/>
    <w:rsid w:val="00E866E6"/>
    <w:rsid w:val="00E8686A"/>
    <w:rsid w:val="00E86C40"/>
    <w:rsid w:val="00E86DB9"/>
    <w:rsid w:val="00E8783B"/>
    <w:rsid w:val="00E907C4"/>
    <w:rsid w:val="00E90EB9"/>
    <w:rsid w:val="00E9476F"/>
    <w:rsid w:val="00E94C3C"/>
    <w:rsid w:val="00E94E53"/>
    <w:rsid w:val="00E95A11"/>
    <w:rsid w:val="00E969F0"/>
    <w:rsid w:val="00E96DEB"/>
    <w:rsid w:val="00EA0C4B"/>
    <w:rsid w:val="00EA1DDF"/>
    <w:rsid w:val="00EA3AC4"/>
    <w:rsid w:val="00EA5066"/>
    <w:rsid w:val="00EA6607"/>
    <w:rsid w:val="00EA6CDD"/>
    <w:rsid w:val="00EA720C"/>
    <w:rsid w:val="00EB2A9A"/>
    <w:rsid w:val="00EB3B21"/>
    <w:rsid w:val="00EB6E9F"/>
    <w:rsid w:val="00EC0B2E"/>
    <w:rsid w:val="00EC4017"/>
    <w:rsid w:val="00EC4590"/>
    <w:rsid w:val="00EC56B7"/>
    <w:rsid w:val="00EC581B"/>
    <w:rsid w:val="00EC5AEB"/>
    <w:rsid w:val="00EC68E8"/>
    <w:rsid w:val="00ED00DE"/>
    <w:rsid w:val="00ED3A7B"/>
    <w:rsid w:val="00ED5935"/>
    <w:rsid w:val="00ED6A7A"/>
    <w:rsid w:val="00EE2C71"/>
    <w:rsid w:val="00EE3112"/>
    <w:rsid w:val="00EE4528"/>
    <w:rsid w:val="00EE7B4A"/>
    <w:rsid w:val="00EF07E0"/>
    <w:rsid w:val="00EF1CCA"/>
    <w:rsid w:val="00EF1E9E"/>
    <w:rsid w:val="00EF2BAF"/>
    <w:rsid w:val="00EF574E"/>
    <w:rsid w:val="00EF5D47"/>
    <w:rsid w:val="00F0148E"/>
    <w:rsid w:val="00F03A2A"/>
    <w:rsid w:val="00F04AA7"/>
    <w:rsid w:val="00F072DD"/>
    <w:rsid w:val="00F10E62"/>
    <w:rsid w:val="00F12049"/>
    <w:rsid w:val="00F125B1"/>
    <w:rsid w:val="00F13B52"/>
    <w:rsid w:val="00F140E7"/>
    <w:rsid w:val="00F154EB"/>
    <w:rsid w:val="00F2130F"/>
    <w:rsid w:val="00F21C94"/>
    <w:rsid w:val="00F267D8"/>
    <w:rsid w:val="00F27B70"/>
    <w:rsid w:val="00F31A34"/>
    <w:rsid w:val="00F32C3A"/>
    <w:rsid w:val="00F35719"/>
    <w:rsid w:val="00F36695"/>
    <w:rsid w:val="00F37E2E"/>
    <w:rsid w:val="00F41840"/>
    <w:rsid w:val="00F422EC"/>
    <w:rsid w:val="00F431C4"/>
    <w:rsid w:val="00F46028"/>
    <w:rsid w:val="00F468E2"/>
    <w:rsid w:val="00F46CDA"/>
    <w:rsid w:val="00F47548"/>
    <w:rsid w:val="00F478A1"/>
    <w:rsid w:val="00F5023F"/>
    <w:rsid w:val="00F52229"/>
    <w:rsid w:val="00F52B09"/>
    <w:rsid w:val="00F52D5D"/>
    <w:rsid w:val="00F5338F"/>
    <w:rsid w:val="00F533E4"/>
    <w:rsid w:val="00F54BD6"/>
    <w:rsid w:val="00F60854"/>
    <w:rsid w:val="00F62040"/>
    <w:rsid w:val="00F63384"/>
    <w:rsid w:val="00F639CC"/>
    <w:rsid w:val="00F64E16"/>
    <w:rsid w:val="00F64F9D"/>
    <w:rsid w:val="00F65939"/>
    <w:rsid w:val="00F67C9D"/>
    <w:rsid w:val="00F70597"/>
    <w:rsid w:val="00F70FE9"/>
    <w:rsid w:val="00F712B2"/>
    <w:rsid w:val="00F728EB"/>
    <w:rsid w:val="00F73D3D"/>
    <w:rsid w:val="00F73F9F"/>
    <w:rsid w:val="00F75A09"/>
    <w:rsid w:val="00F765C7"/>
    <w:rsid w:val="00F76947"/>
    <w:rsid w:val="00F76D31"/>
    <w:rsid w:val="00F77CC9"/>
    <w:rsid w:val="00F83A69"/>
    <w:rsid w:val="00F84B55"/>
    <w:rsid w:val="00F86730"/>
    <w:rsid w:val="00F868F0"/>
    <w:rsid w:val="00F86BA2"/>
    <w:rsid w:val="00F878A1"/>
    <w:rsid w:val="00F90F6E"/>
    <w:rsid w:val="00F91E2A"/>
    <w:rsid w:val="00F93196"/>
    <w:rsid w:val="00F95216"/>
    <w:rsid w:val="00F953A4"/>
    <w:rsid w:val="00FA00FE"/>
    <w:rsid w:val="00FA0FD6"/>
    <w:rsid w:val="00FA3EF7"/>
    <w:rsid w:val="00FA49AA"/>
    <w:rsid w:val="00FA5564"/>
    <w:rsid w:val="00FA7E58"/>
    <w:rsid w:val="00FB12BC"/>
    <w:rsid w:val="00FB219E"/>
    <w:rsid w:val="00FB3A04"/>
    <w:rsid w:val="00FB3B71"/>
    <w:rsid w:val="00FB4D10"/>
    <w:rsid w:val="00FB4FCB"/>
    <w:rsid w:val="00FB5BC3"/>
    <w:rsid w:val="00FB6423"/>
    <w:rsid w:val="00FB6A17"/>
    <w:rsid w:val="00FB747D"/>
    <w:rsid w:val="00FC0559"/>
    <w:rsid w:val="00FC247B"/>
    <w:rsid w:val="00FC2B39"/>
    <w:rsid w:val="00FC3155"/>
    <w:rsid w:val="00FC347F"/>
    <w:rsid w:val="00FC48F4"/>
    <w:rsid w:val="00FC49EA"/>
    <w:rsid w:val="00FD0A0C"/>
    <w:rsid w:val="00FD1AE7"/>
    <w:rsid w:val="00FD35B0"/>
    <w:rsid w:val="00FD4723"/>
    <w:rsid w:val="00FD57C2"/>
    <w:rsid w:val="00FE0E9A"/>
    <w:rsid w:val="00FE103F"/>
    <w:rsid w:val="00FE1A92"/>
    <w:rsid w:val="00FE2147"/>
    <w:rsid w:val="00FE3009"/>
    <w:rsid w:val="00FE3295"/>
    <w:rsid w:val="00FE4436"/>
    <w:rsid w:val="00FE4654"/>
    <w:rsid w:val="00FE634C"/>
    <w:rsid w:val="00FE6B01"/>
    <w:rsid w:val="00FE6D9F"/>
    <w:rsid w:val="00FE7A81"/>
    <w:rsid w:val="00FE7D31"/>
    <w:rsid w:val="00FF0893"/>
    <w:rsid w:val="00FF2D86"/>
    <w:rsid w:val="00FF5C4A"/>
    <w:rsid w:val="00FF63F4"/>
    <w:rsid w:val="00FF6439"/>
    <w:rsid w:val="00FF7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A37"/>
    <w:pPr>
      <w:spacing w:line="276" w:lineRule="auto"/>
      <w:ind w:firstLine="709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47AC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47A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47ACE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E47A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uiPriority w:val="99"/>
    <w:rsid w:val="00E47A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39115A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9115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9115A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9115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44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3609</TotalTime>
  <Pages>3</Pages>
  <Words>8595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178</cp:revision>
  <cp:lastPrinted>2012-08-09T13:22:00Z</cp:lastPrinted>
  <dcterms:created xsi:type="dcterms:W3CDTF">2012-06-15T07:23:00Z</dcterms:created>
  <dcterms:modified xsi:type="dcterms:W3CDTF">2013-04-12T06:45:00Z</dcterms:modified>
</cp:coreProperties>
</file>